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#61</w:t>
      </w:r>
      <w:r>
        <w:rPr>
          <w:b/>
          <w:sz w:val="24"/>
        </w:rPr>
        <w:tab/>
      </w:r>
      <w:r>
        <w:rPr>
          <w:b/>
          <w:sz w:val="24"/>
        </w:rPr>
        <w:t>S6-242</w:t>
      </w:r>
      <w:r>
        <w:rPr>
          <w:rFonts w:hint="eastAsia" w:eastAsia="宋体"/>
          <w:b/>
          <w:sz w:val="24"/>
          <w:lang w:val="en-US" w:eastAsia="zh-CN"/>
        </w:rPr>
        <w:t>145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Jeju Island, South Korea,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2024</w:t>
      </w:r>
      <w:r>
        <w:rPr>
          <w:b/>
          <w:sz w:val="24"/>
        </w:rPr>
        <w:tab/>
      </w:r>
      <w:r>
        <w:rPr>
          <w:b/>
          <w:sz w:val="24"/>
        </w:rPr>
        <w:t>(revision of S6-242xxx)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Sol for KI#4 Application enablement layer capabilities usage to supportin</w:t>
      </w:r>
      <w:bookmarkStart w:id="34" w:name="_GoBack"/>
      <w:bookmarkEnd w:id="34"/>
      <w:r>
        <w:rPr>
          <w:rFonts w:hint="eastAsia" w:ascii="Arial" w:hAnsi="Arial" w:eastAsia="宋体" w:cs="Arial"/>
          <w:b/>
          <w:bCs/>
          <w:lang w:val="en-US" w:eastAsia="zh-CN"/>
        </w:rPr>
        <w:t>g the differentiated XR services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23.700-01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8.6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3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This contribution propose to address the following open issues in KI#4, </w:t>
      </w:r>
    </w:p>
    <w:p>
      <w:pPr>
        <w:pStyle w:val="77"/>
        <w:bidi w:val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Whether and how the identified application enablement </w:t>
      </w:r>
      <w:r>
        <w:rPr>
          <w:rFonts w:hint="default"/>
          <w:highlight w:val="none"/>
          <w:lang w:val="en-US" w:eastAsia="zh-CN"/>
        </w:rPr>
        <w:t>capabilit</w:t>
      </w:r>
      <w:r>
        <w:rPr>
          <w:rFonts w:hint="eastAsia"/>
          <w:highlight w:val="none"/>
          <w:lang w:val="en-US" w:eastAsia="zh-CN"/>
        </w:rPr>
        <w:t>ies could be utilized to jointly support the XR service.</w:t>
      </w:r>
    </w:p>
    <w:p>
      <w:pPr>
        <w:pStyle w:val="77"/>
        <w:bidi w:val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default"/>
          <w:highlight w:val="none"/>
          <w:lang w:val="en-US" w:eastAsia="zh-CN"/>
        </w:rPr>
        <w:t xml:space="preserve">Whether and how the application enablement architecture could support the XR service taking advantage of the </w:t>
      </w:r>
      <w:r>
        <w:rPr>
          <w:rFonts w:hint="eastAsia"/>
          <w:highlight w:val="none"/>
          <w:lang w:val="en-US" w:eastAsia="zh-CN"/>
        </w:rPr>
        <w:t xml:space="preserve">identified application enablement </w:t>
      </w:r>
      <w:r>
        <w:rPr>
          <w:rFonts w:hint="default"/>
          <w:highlight w:val="none"/>
          <w:lang w:val="en-US" w:eastAsia="zh-CN"/>
        </w:rPr>
        <w:t>capabilit</w:t>
      </w:r>
      <w:r>
        <w:rPr>
          <w:rFonts w:hint="eastAsia"/>
          <w:highlight w:val="none"/>
          <w:lang w:val="en-US" w:eastAsia="zh-CN"/>
        </w:rPr>
        <w:t>ies</w:t>
      </w:r>
      <w:r>
        <w:rPr>
          <w:rFonts w:hint="default"/>
          <w:highlight w:val="none"/>
          <w:lang w:val="en-US" w:eastAsia="zh-CN"/>
        </w:rPr>
        <w:t>.</w:t>
      </w:r>
    </w:p>
    <w:p>
      <w:pPr>
        <w:pStyle w:val="83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It is proposed to establish the XRApp server as a unified service exposure portal through which XR services can interact with the application enablement layer for accessing various application enablement layer capabilities, e.g. NSCE service, SEALDD service, etc.. Then </w:t>
      </w:r>
      <w:r>
        <w:rPr>
          <w:rFonts w:hint="eastAsia"/>
          <w:lang w:val="en-US" w:eastAsia="zh-CN"/>
        </w:rPr>
        <w:t xml:space="preserve">differentiated XR services could be provided to </w:t>
      </w:r>
      <w:r>
        <w:rPr>
          <w:rFonts w:hint="eastAsia" w:eastAsia="宋体"/>
          <w:highlight w:val="none"/>
          <w:lang w:val="en-US" w:eastAsia="zh-CN"/>
        </w:rPr>
        <w:t xml:space="preserve">different XR service users, based on the interaction with NSCE server and SEALDD server. </w:t>
      </w:r>
    </w:p>
    <w:p>
      <w:pPr>
        <w:pStyle w:val="83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3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23.700-01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lang w:val="en-US" w:eastAsia="zh-CN"/>
        </w:rPr>
      </w:pPr>
      <w:bookmarkStart w:id="0" w:name="_Toc30794"/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.x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Solution #x: </w:t>
      </w:r>
      <w:bookmarkEnd w:id="0"/>
      <w:ins w:id="0" w:author="Rapporteur" w:date="2024-05-06T10:15:17Z">
        <w:r>
          <w:rPr>
            <w:rFonts w:hint="eastAsia"/>
            <w:lang w:val="en-US" w:eastAsia="zh-CN"/>
          </w:rPr>
          <w:t xml:space="preserve">Application enablement layer capabilities usage to supporting the </w:t>
        </w:r>
      </w:ins>
      <w:ins w:id="1" w:author="cmcc-zsw" w:date="2024-05-08T17:16:51Z">
        <w:r>
          <w:rPr>
            <w:rFonts w:hint="eastAsia"/>
            <w:lang w:val="en-US" w:eastAsia="zh-CN"/>
          </w:rPr>
          <w:t>d</w:t>
        </w:r>
      </w:ins>
      <w:ins w:id="2" w:author="cmcc-zsw" w:date="2024-05-08T17:16:46Z">
        <w:r>
          <w:rPr>
            <w:rFonts w:hint="eastAsia"/>
            <w:lang w:val="en-US" w:eastAsia="zh-CN"/>
          </w:rPr>
          <w:t xml:space="preserve">ifferentiated </w:t>
        </w:r>
      </w:ins>
      <w:ins w:id="3" w:author="Rapporteur" w:date="2024-05-06T10:15:17Z">
        <w:r>
          <w:rPr>
            <w:rFonts w:hint="eastAsia"/>
            <w:lang w:val="en-US" w:eastAsia="zh-CN"/>
          </w:rPr>
          <w:t>XR services</w:t>
        </w:r>
      </w:ins>
    </w:p>
    <w:p>
      <w:pPr>
        <w:pStyle w:val="76"/>
        <w:rPr>
          <w:del w:id="4" w:author="cmcc-zsw" w:date="2024-05-08T16:31:19Z"/>
          <w:lang w:eastAsia="zh-CN"/>
        </w:rPr>
      </w:pPr>
      <w:del w:id="5" w:author="cmcc-zsw" w:date="2024-05-08T16:31:19Z">
        <w:bookmarkStart w:id="1" w:name="_Toc464463366"/>
        <w:r>
          <w:rPr/>
          <w:delText>Editor's Note:</w:delText>
        </w:r>
      </w:del>
      <w:del w:id="6" w:author="cmcc-zsw" w:date="2024-05-08T16:31:19Z">
        <w:r>
          <w:rPr/>
          <w:tab/>
        </w:r>
      </w:del>
      <w:del w:id="7" w:author="cmcc-zsw" w:date="2024-05-08T16:31:19Z">
        <w:r>
          <w:rPr/>
          <w:delText>Provide a suitable title for the solution.</w:delText>
        </w:r>
      </w:del>
    </w:p>
    <w:p>
      <w:pPr>
        <w:pStyle w:val="4"/>
      </w:pPr>
      <w:bookmarkStart w:id="2" w:name="_Toc146875955"/>
      <w:bookmarkStart w:id="3" w:name="_Toc13425"/>
      <w:bookmarkStart w:id="4" w:name="_Toc26650"/>
      <w:bookmarkStart w:id="5" w:name="_Toc15400"/>
      <w:bookmarkStart w:id="6" w:name="_Toc22917"/>
      <w:bookmarkStart w:id="7" w:name="_Toc20503"/>
      <w:bookmarkStart w:id="8" w:name="_Toc30984"/>
      <w:bookmarkStart w:id="9" w:name="_Toc78314760"/>
      <w:bookmarkStart w:id="10" w:name="_Toc478400631"/>
      <w:bookmarkStart w:id="11" w:name="_Toc146875954"/>
      <w:bookmarkStart w:id="12" w:name="_Toc475064960"/>
      <w:bookmarkStart w:id="13" w:name="_Toc7485786"/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rPr>
          <w:ins w:id="8" w:author="cmcc-zsw" w:date="2024-05-08T17:17:15Z"/>
          <w:highlight w:val="none"/>
        </w:rPr>
      </w:pPr>
      <w:ins w:id="9" w:author="cmcc-zsw" w:date="2024-05-08T17:17:21Z">
        <w:r>
          <w:rPr>
            <w:rFonts w:hint="eastAsia" w:eastAsia="宋体"/>
            <w:highlight w:val="none"/>
            <w:lang w:val="en-US" w:eastAsia="zh-CN"/>
          </w:rPr>
          <w:t xml:space="preserve">It is </w:t>
        </w:r>
      </w:ins>
      <w:ins w:id="10" w:author="cmcc-zsw" w:date="2024-05-08T17:17:29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1" w:author="cmcc-zsw" w:date="2024-05-08T17:17:30Z">
        <w:r>
          <w:rPr>
            <w:rFonts w:hint="eastAsia" w:eastAsia="宋体"/>
            <w:highlight w:val="none"/>
            <w:lang w:val="en-US" w:eastAsia="zh-CN"/>
          </w:rPr>
          <w:t xml:space="preserve">lso </w:t>
        </w:r>
      </w:ins>
      <w:ins w:id="12" w:author="cmcc-zsw" w:date="2024-05-08T17:17:34Z">
        <w:r>
          <w:rPr>
            <w:rFonts w:hint="eastAsia" w:eastAsia="宋体"/>
            <w:highlight w:val="none"/>
            <w:lang w:val="en-US" w:eastAsia="zh-CN"/>
          </w:rPr>
          <w:t>im</w:t>
        </w:r>
      </w:ins>
      <w:ins w:id="13" w:author="cmcc-zsw" w:date="2024-05-08T17:17:35Z">
        <w:r>
          <w:rPr>
            <w:rFonts w:hint="eastAsia" w:eastAsia="宋体"/>
            <w:highlight w:val="none"/>
            <w:lang w:val="en-US" w:eastAsia="zh-CN"/>
          </w:rPr>
          <w:t>po</w:t>
        </w:r>
      </w:ins>
      <w:ins w:id="14" w:author="cmcc-zsw" w:date="2024-05-08T17:17:36Z">
        <w:r>
          <w:rPr>
            <w:rFonts w:hint="eastAsia" w:eastAsia="宋体"/>
            <w:highlight w:val="none"/>
            <w:lang w:val="en-US" w:eastAsia="zh-CN"/>
          </w:rPr>
          <w:t>rt</w:t>
        </w:r>
      </w:ins>
      <w:ins w:id="15" w:author="cmcc-zsw" w:date="2024-05-08T17:17:37Z">
        <w:r>
          <w:rPr>
            <w:rFonts w:hint="eastAsia" w:eastAsia="宋体"/>
            <w:highlight w:val="none"/>
            <w:lang w:val="en-US" w:eastAsia="zh-CN"/>
          </w:rPr>
          <w:t>an</w:t>
        </w:r>
      </w:ins>
      <w:ins w:id="16" w:author="cmcc-zsw" w:date="2024-05-08T17:17:39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7" w:author="cmcc-zsw" w:date="2024-05-08T17:17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" w:author="cmcc-zsw" w:date="2024-05-08T17:17:41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19" w:author="cmcc-zsw" w:date="2024-05-08T17:17:42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20" w:author="cmcc-zsw" w:date="2024-05-08T17:17:43Z">
        <w:r>
          <w:rPr>
            <w:rFonts w:hint="eastAsia" w:eastAsia="宋体"/>
            <w:highlight w:val="none"/>
            <w:lang w:val="en-US" w:eastAsia="zh-CN"/>
          </w:rPr>
          <w:t>ro</w:t>
        </w:r>
      </w:ins>
      <w:ins w:id="21" w:author="cmcc-zsw" w:date="2024-05-08T17:17:46Z">
        <w:r>
          <w:rPr>
            <w:rFonts w:hint="eastAsia" w:eastAsia="宋体"/>
            <w:highlight w:val="none"/>
            <w:lang w:val="en-US" w:eastAsia="zh-CN"/>
          </w:rPr>
          <w:t xml:space="preserve">vide </w:t>
        </w:r>
      </w:ins>
      <w:ins w:id="22" w:author="cmcc-zsw" w:date="2024-05-08T17:17:48Z">
        <w:r>
          <w:rPr>
            <w:rFonts w:hint="eastAsia" w:eastAsia="宋体"/>
            <w:highlight w:val="none"/>
            <w:lang w:val="en-US" w:eastAsia="zh-CN"/>
          </w:rPr>
          <w:t>diff</w:t>
        </w:r>
      </w:ins>
      <w:ins w:id="23" w:author="cmcc-zsw" w:date="2024-05-08T17:17:49Z">
        <w:r>
          <w:rPr>
            <w:rFonts w:hint="eastAsia" w:eastAsia="宋体"/>
            <w:highlight w:val="none"/>
            <w:lang w:val="en-US" w:eastAsia="zh-CN"/>
          </w:rPr>
          <w:t>eren</w:t>
        </w:r>
      </w:ins>
      <w:ins w:id="24" w:author="cmcc-zsw" w:date="2024-05-08T17:17:50Z">
        <w:r>
          <w:rPr>
            <w:rFonts w:hint="eastAsia" w:eastAsia="宋体"/>
            <w:highlight w:val="none"/>
            <w:lang w:val="en-US" w:eastAsia="zh-CN"/>
          </w:rPr>
          <w:t>tia</w:t>
        </w:r>
      </w:ins>
      <w:ins w:id="25" w:author="cmcc-zsw" w:date="2024-05-08T17:17:51Z">
        <w:r>
          <w:rPr>
            <w:rFonts w:hint="eastAsia" w:eastAsia="宋体"/>
            <w:highlight w:val="none"/>
            <w:lang w:val="en-US" w:eastAsia="zh-CN"/>
          </w:rPr>
          <w:t>ted</w:t>
        </w:r>
      </w:ins>
      <w:ins w:id="26" w:author="cmcc-zsw" w:date="2024-05-08T17:17:52Z">
        <w:r>
          <w:rPr>
            <w:rFonts w:hint="eastAsia" w:eastAsia="宋体"/>
            <w:highlight w:val="none"/>
            <w:lang w:val="en-US" w:eastAsia="zh-CN"/>
          </w:rPr>
          <w:t xml:space="preserve"> s</w:t>
        </w:r>
      </w:ins>
      <w:ins w:id="27" w:author="cmcc-zsw" w:date="2024-05-08T17:17:53Z">
        <w:r>
          <w:rPr>
            <w:rFonts w:hint="eastAsia" w:eastAsia="宋体"/>
            <w:highlight w:val="none"/>
            <w:lang w:val="en-US" w:eastAsia="zh-CN"/>
          </w:rPr>
          <w:t>ervice</w:t>
        </w:r>
      </w:ins>
      <w:ins w:id="28" w:author="cmcc-zsw" w:date="2024-05-08T17:17:54Z">
        <w:r>
          <w:rPr>
            <w:rFonts w:hint="eastAsia" w:eastAsia="宋体"/>
            <w:highlight w:val="none"/>
            <w:lang w:val="en-US" w:eastAsia="zh-CN"/>
          </w:rPr>
          <w:t xml:space="preserve"> f</w:t>
        </w:r>
      </w:ins>
      <w:ins w:id="29" w:author="cmcc-zsw" w:date="2024-05-08T17:17:55Z">
        <w:r>
          <w:rPr>
            <w:rFonts w:hint="eastAsia" w:eastAsia="宋体"/>
            <w:highlight w:val="none"/>
            <w:lang w:val="en-US" w:eastAsia="zh-CN"/>
          </w:rPr>
          <w:t>or</w:t>
        </w:r>
      </w:ins>
      <w:ins w:id="30" w:author="cmcc-zsw" w:date="2024-05-08T17:17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" w:author="cmcc-zsw" w:date="2024-05-08T17:18:04Z">
        <w:r>
          <w:rPr>
            <w:rFonts w:hint="eastAsia" w:eastAsia="宋体"/>
            <w:highlight w:val="none"/>
            <w:lang w:val="en-US" w:eastAsia="zh-CN"/>
          </w:rPr>
          <w:t>di</w:t>
        </w:r>
      </w:ins>
      <w:ins w:id="32" w:author="cmcc-zsw" w:date="2024-05-08T17:18:06Z">
        <w:r>
          <w:rPr>
            <w:rFonts w:hint="eastAsia" w:eastAsia="宋体"/>
            <w:highlight w:val="none"/>
            <w:lang w:val="en-US" w:eastAsia="zh-CN"/>
          </w:rPr>
          <w:t>ffere</w:t>
        </w:r>
      </w:ins>
      <w:ins w:id="33" w:author="cmcc-zsw" w:date="2024-05-08T17:18:07Z">
        <w:r>
          <w:rPr>
            <w:rFonts w:hint="eastAsia" w:eastAsia="宋体"/>
            <w:highlight w:val="none"/>
            <w:lang w:val="en-US" w:eastAsia="zh-CN"/>
          </w:rPr>
          <w:t xml:space="preserve">nt </w:t>
        </w:r>
      </w:ins>
      <w:ins w:id="34" w:author="cmcc-zsw" w:date="2024-05-11T18:53:55Z">
        <w:r>
          <w:rPr>
            <w:rFonts w:hint="eastAsia" w:eastAsia="宋体"/>
            <w:highlight w:val="none"/>
            <w:lang w:val="en-US" w:eastAsia="zh-CN"/>
          </w:rPr>
          <w:t xml:space="preserve">XR service </w:t>
        </w:r>
      </w:ins>
      <w:ins w:id="35" w:author="cmcc-zsw" w:date="2024-05-08T17:18:09Z">
        <w:r>
          <w:rPr>
            <w:rFonts w:hint="eastAsia" w:eastAsia="宋体"/>
            <w:highlight w:val="none"/>
            <w:lang w:val="en-US" w:eastAsia="zh-CN"/>
          </w:rPr>
          <w:t>use</w:t>
        </w:r>
      </w:ins>
      <w:ins w:id="36" w:author="cmcc-zsw" w:date="2024-05-08T17:18:10Z">
        <w:r>
          <w:rPr>
            <w:rFonts w:hint="eastAsia" w:eastAsia="宋体"/>
            <w:highlight w:val="none"/>
            <w:lang w:val="en-US" w:eastAsia="zh-CN"/>
          </w:rPr>
          <w:t>rs.</w:t>
        </w:r>
      </w:ins>
      <w:ins w:id="37" w:author="cmcc-zsw" w:date="2024-05-08T17:18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8" w:author="cmcc-zsw" w:date="2024-05-08T17:17:14Z">
        <w:r>
          <w:rPr>
            <w:rFonts w:hint="eastAsia" w:eastAsia="宋体"/>
            <w:highlight w:val="none"/>
            <w:lang w:val="en-US" w:eastAsia="zh-CN"/>
          </w:rPr>
          <w:t>Taking Online AR Gaming as an example, this gaming involves two types of users. P</w:t>
        </w:r>
      </w:ins>
      <w:ins w:id="39" w:author="cmcc-zsw" w:date="2024-05-08T17:17:14Z">
        <w:r>
          <w:rPr>
            <w:highlight w:val="none"/>
          </w:rPr>
          <w:t>layer UE</w:t>
        </w:r>
      </w:ins>
      <w:ins w:id="40" w:author="cmcc-zsw" w:date="2024-05-08T17:17:1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41" w:author="cmcc-zsw" w:date="2024-05-08T17:17:14Z">
        <w:r>
          <w:rPr>
            <w:highlight w:val="none"/>
          </w:rPr>
          <w:t xml:space="preserve"> receive</w:t>
        </w:r>
      </w:ins>
      <w:ins w:id="42" w:author="cmcc-zsw" w:date="2024-05-08T17:17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3" w:author="cmcc-zsw" w:date="2024-05-08T17:17:14Z">
        <w:r>
          <w:rPr>
            <w:highlight w:val="none"/>
          </w:rPr>
          <w:t>stream</w:t>
        </w:r>
      </w:ins>
      <w:ins w:id="44" w:author="cmcc-zsw" w:date="2024-05-08T17:17:1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45" w:author="cmcc-zsw" w:date="2024-05-08T17:17:14Z">
        <w:r>
          <w:rPr>
            <w:highlight w:val="none"/>
          </w:rPr>
          <w:t xml:space="preserve"> of the live game from the game server and send control signals back to the server</w:t>
        </w:r>
      </w:ins>
      <w:ins w:id="46" w:author="cmcc-zsw" w:date="2024-05-08T17:17:14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47" w:author="cmcc-zsw" w:date="2024-05-08T17:17:14Z">
        <w:r>
          <w:rPr>
            <w:highlight w:val="none"/>
          </w:rPr>
          <w:t> </w:t>
        </w:r>
      </w:ins>
      <w:ins w:id="48" w:author="cmcc-zsw" w:date="2024-05-08T17:17:14Z">
        <w:r>
          <w:rPr>
            <w:rFonts w:hint="default"/>
            <w:highlight w:val="none"/>
          </w:rPr>
          <w:t>and spectators who can join the live game, receive the stream from various perspectives, and potentially interact with players through cheering or game reward mechanisms</w:t>
        </w:r>
      </w:ins>
      <w:ins w:id="49" w:author="cmcc-zsw" w:date="2024-05-08T17:17:14Z">
        <w:r>
          <w:rPr>
            <w:highlight w:val="none"/>
          </w:rPr>
          <w:t xml:space="preserve">. </w:t>
        </w:r>
      </w:ins>
    </w:p>
    <w:p>
      <w:pPr>
        <w:rPr>
          <w:ins w:id="50" w:author="cmcc-zsw" w:date="2024-05-08T17:10:22Z"/>
          <w:rFonts w:hint="default" w:eastAsia="Times New Roman"/>
          <w:highlight w:val="none"/>
          <w:lang w:val="en-US" w:eastAsia="zh-CN"/>
        </w:rPr>
      </w:pPr>
      <w:ins w:id="51" w:author="cmcc-zsw" w:date="2024-05-08T17:10:22Z">
        <w:r>
          <w:rPr>
            <w:rFonts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</w:rPr>
          <w:t>To support online</w:t>
        </w:r>
      </w:ins>
      <w:ins w:id="52" w:author="cmcc-zsw" w:date="2024-05-08T17:10:44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val="en-US" w:eastAsia="zh-CN"/>
          </w:rPr>
          <w:t xml:space="preserve"> </w:t>
        </w:r>
      </w:ins>
      <w:ins w:id="53" w:author="cmcc-zsw" w:date="2024-05-08T17:10:22Z">
        <w:r>
          <w:rPr>
            <w:rFonts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</w:rPr>
          <w:t>gaming, the following capabilities could be leveraged with enhancements:</w:t>
        </w:r>
      </w:ins>
    </w:p>
    <w:p>
      <w:pPr>
        <w:numPr>
          <w:ilvl w:val="0"/>
          <w:numId w:val="1"/>
        </w:numPr>
        <w:ind w:left="840" w:leftChars="0" w:hanging="420" w:firstLineChars="0"/>
        <w:rPr>
          <w:ins w:id="54" w:author="cmcc-zsw" w:date="2024-05-08T17:10:22Z"/>
          <w:rFonts w:hint="default"/>
          <w:color w:val="000000"/>
          <w:highlight w:val="none"/>
          <w:lang w:val="en-US" w:eastAsia="zh-CN"/>
        </w:rPr>
      </w:pPr>
      <w:ins w:id="55" w:author="cmcc-zsw" w:date="2024-05-08T17:10:22Z">
        <w:r>
          <w:rPr>
            <w:rFonts w:hint="eastAsia"/>
            <w:color w:val="000000"/>
            <w:highlight w:val="none"/>
            <w:lang w:val="en-US" w:eastAsia="zh-CN"/>
          </w:rPr>
          <w:t>Data delivery for guaranteed multi-modal flow transmission.</w:t>
        </w:r>
      </w:ins>
    </w:p>
    <w:p>
      <w:pPr>
        <w:numPr>
          <w:ilvl w:val="0"/>
          <w:numId w:val="1"/>
        </w:numPr>
        <w:ind w:left="840" w:leftChars="0" w:hanging="420" w:firstLineChars="0"/>
        <w:rPr>
          <w:ins w:id="56" w:author="cmcc-zsw" w:date="2024-05-08T17:10:22Z"/>
          <w:rFonts w:hint="default"/>
          <w:color w:val="000000"/>
          <w:highlight w:val="none"/>
          <w:lang w:val="en-US" w:eastAsia="zh-CN"/>
        </w:rPr>
      </w:pPr>
      <w:ins w:id="57" w:author="cmcc-zsw" w:date="2024-05-08T17:10:22Z">
        <w:r>
          <w:rPr>
            <w:rFonts w:hint="default"/>
            <w:color w:val="000000"/>
            <w:highlight w:val="none"/>
            <w:lang w:val="en-US" w:eastAsia="zh-CN"/>
          </w:rPr>
          <w:t xml:space="preserve">Network Slice Capability Enablement </w:t>
        </w:r>
      </w:ins>
      <w:ins w:id="58" w:author="cmcc-zsw" w:date="2024-05-08T17:10:22Z">
        <w:r>
          <w:rPr>
            <w:rFonts w:hint="eastAsia"/>
            <w:color w:val="000000"/>
            <w:highlight w:val="none"/>
            <w:lang w:val="en-US" w:eastAsia="zh-CN"/>
          </w:rPr>
          <w:t xml:space="preserve">function </w:t>
        </w:r>
      </w:ins>
      <w:ins w:id="59" w:author="cmcc-zsw" w:date="2024-05-08T17:10:22Z">
        <w:r>
          <w:rPr>
            <w:rFonts w:hint="default"/>
            <w:color w:val="000000"/>
            <w:highlight w:val="none"/>
            <w:lang w:val="en-US" w:eastAsia="zh-CN"/>
          </w:rPr>
          <w:t>for Provisioning differentiated network slices for players and spectators</w:t>
        </w:r>
      </w:ins>
      <w:ins w:id="60" w:author="cmcc-zsw" w:date="2024-05-08T17:10:22Z">
        <w:r>
          <w:rPr>
            <w:rFonts w:hint="eastAsia"/>
            <w:color w:val="000000"/>
            <w:highlight w:val="none"/>
            <w:lang w:val="en-US" w:eastAsia="zh-CN"/>
          </w:rPr>
          <w:t>;</w:t>
        </w:r>
      </w:ins>
    </w:p>
    <w:p>
      <w:pPr>
        <w:rPr>
          <w:ins w:id="61" w:author="cmcc-zsw" w:date="2024-05-08T17:13:54Z"/>
          <w:rFonts w:hint="default" w:eastAsia="Times New Roman"/>
          <w:highlight w:val="none"/>
          <w:lang w:val="en-GB" w:eastAsia="en-US"/>
        </w:rPr>
      </w:pPr>
      <w:ins w:id="62" w:author="cmcc-zsw" w:date="2024-05-11T14:59:15Z">
        <w:r>
          <w:rPr>
            <w:rFonts w:hint="eastAsia" w:eastAsia="宋体"/>
            <w:highlight w:val="none"/>
            <w:lang w:val="en-US" w:eastAsia="zh-CN"/>
          </w:rPr>
          <w:t xml:space="preserve">In order to mitigate the need for multiple interactions between the VAL server and the application enablement layer, it is </w:t>
        </w:r>
      </w:ins>
      <w:ins w:id="63" w:author="cmcc-zsw" w:date="2024-05-11T15:03:52Z">
        <w:r>
          <w:rPr>
            <w:rFonts w:hint="eastAsia" w:eastAsia="宋体"/>
            <w:highlight w:val="none"/>
            <w:lang w:val="en-US" w:eastAsia="zh-CN"/>
          </w:rPr>
          <w:t>prop</w:t>
        </w:r>
      </w:ins>
      <w:ins w:id="64" w:author="cmcc-zsw" w:date="2024-05-11T15:03:53Z">
        <w:r>
          <w:rPr>
            <w:rFonts w:hint="eastAsia" w:eastAsia="宋体"/>
            <w:highlight w:val="none"/>
            <w:lang w:val="en-US" w:eastAsia="zh-CN"/>
          </w:rPr>
          <w:t>ose</w:t>
        </w:r>
      </w:ins>
      <w:ins w:id="65" w:author="cmcc-zsw" w:date="2024-05-11T14:59:15Z">
        <w:r>
          <w:rPr>
            <w:rFonts w:hint="eastAsia" w:eastAsia="宋体"/>
            <w:highlight w:val="none"/>
            <w:lang w:val="en-US" w:eastAsia="zh-CN"/>
          </w:rPr>
          <w:t xml:space="preserve">d to establish the XRApp server as a unified service exposure portal through which XR services can interact with the application enablement </w:t>
        </w:r>
      </w:ins>
      <w:ins w:id="66" w:author="cmcc-zsw" w:date="2024-05-11T15:03:00Z">
        <w:r>
          <w:rPr>
            <w:rFonts w:hint="eastAsia" w:eastAsia="宋体"/>
            <w:highlight w:val="none"/>
            <w:lang w:val="en-US" w:eastAsia="zh-CN"/>
          </w:rPr>
          <w:t>layer</w:t>
        </w:r>
      </w:ins>
      <w:ins w:id="67" w:author="cmcc-zsw" w:date="2024-05-11T15:03:18Z">
        <w:r>
          <w:rPr>
            <w:rFonts w:hint="eastAsia" w:eastAsia="宋体"/>
            <w:highlight w:val="none"/>
            <w:lang w:val="en-US" w:eastAsia="zh-CN"/>
          </w:rPr>
          <w:t xml:space="preserve"> for accessing various application enablement layer capabilities</w:t>
        </w:r>
      </w:ins>
      <w:ins w:id="68" w:author="cmcc-zsw" w:date="2024-05-11T14:59:15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69" w:author="cmcc-zsw" w:date="2024-05-11T18:52:11Z">
        <w:r>
          <w:rPr>
            <w:rFonts w:hint="eastAsia" w:eastAsia="宋体"/>
            <w:highlight w:val="none"/>
            <w:lang w:val="en-US" w:eastAsia="zh-CN"/>
          </w:rPr>
          <w:t>The architecture proposed is shown in figure 7.x.1-1.</w:t>
        </w:r>
      </w:ins>
    </w:p>
    <w:p>
      <w:pPr>
        <w:pStyle w:val="76"/>
        <w:ind w:left="0" w:firstLine="0"/>
        <w:jc w:val="center"/>
        <w:rPr>
          <w:ins w:id="70" w:author="cmcc-zsw" w:date="2024-05-11T18:51:15Z"/>
          <w:lang w:val="en-US"/>
        </w:rPr>
      </w:pPr>
      <w:ins w:id="71" w:author="cmcc-zsw" w:date="2024-05-08T17:14:09Z"/>
      <w:ins w:id="72" w:author="cmcc-zsw" w:date="2024-05-08T17:14:09Z"/>
      <w:ins w:id="73" w:author="cmcc-zsw" w:date="2024-05-08T17:14:09Z"/>
      <w:ins w:id="74" w:author="cmcc-zsw" w:date="2024-05-08T17:14:09Z">
        <w:r>
          <w:rPr>
            <w:lang w:val="en-US"/>
          </w:rPr>
          <w:object>
            <v:shape id="_x0000_i1025" o:spt="75" type="#_x0000_t75" style="height:240.9pt;width:487.35pt;" o:ole="t" filled="f" o:preferrelative="t" stroked="f" coordsize="21600,21600">
              <v:path/>
              <v:fill on="f" focussize="0,0"/>
              <v:stroke on="f"/>
              <v:imagedata r:id="rId7" croptop="30762f" cropright="12731f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76" w:author="cmcc-zsw" w:date="2024-05-08T17:14:09Z"/>
      <w:ins w:id="77" w:author="cmcc-zsw" w:date="2024-05-11T18:51:23Z">
        <w:r>
          <w:rPr>
            <w:rFonts w:ascii="Arial" w:hAnsi="Arial" w:eastAsia="Times New Roman" w:cs="Times New Roman"/>
            <w:b/>
            <w:color w:val="auto"/>
            <w:lang w:eastAsia="en-GB"/>
          </w:rPr>
          <w:t xml:space="preserve">Figure </w:t>
        </w:r>
      </w:ins>
      <w:ins w:id="78" w:author="cmcc-zsw" w:date="2024-05-11T18:51:23Z">
        <w:r>
          <w:rPr>
            <w:rFonts w:hint="default" w:ascii="Arial" w:hAnsi="Arial" w:eastAsia="Times New Roman" w:cs="Times New Roman"/>
            <w:b/>
            <w:color w:val="auto"/>
            <w:lang w:val="en-GB" w:eastAsia="en-GB"/>
          </w:rPr>
          <w:t>7</w:t>
        </w:r>
      </w:ins>
      <w:ins w:id="79" w:author="cmcc-zsw" w:date="2024-05-11T18:51:23Z">
        <w:r>
          <w:rPr>
            <w:rFonts w:ascii="Arial" w:hAnsi="Arial" w:eastAsia="Times New Roman" w:cs="Times New Roman"/>
            <w:b/>
            <w:color w:val="auto"/>
            <w:lang w:eastAsia="en-GB"/>
          </w:rPr>
          <w:t>.</w:t>
        </w:r>
      </w:ins>
      <w:ins w:id="80" w:author="cmcc-zsw" w:date="2024-05-11T18:51:23Z">
        <w:r>
          <w:rPr>
            <w:rFonts w:hint="default" w:ascii="Arial" w:hAnsi="Arial" w:eastAsia="Times New Roman" w:cs="Times New Roman"/>
            <w:b/>
            <w:color w:val="auto"/>
            <w:lang w:val="en-GB" w:eastAsia="en-GB"/>
          </w:rPr>
          <w:t>x</w:t>
        </w:r>
      </w:ins>
      <w:ins w:id="81" w:author="cmcc-zsw" w:date="2024-05-11T18:51:23Z">
        <w:r>
          <w:rPr>
            <w:rFonts w:ascii="Arial" w:hAnsi="Arial" w:eastAsia="Times New Roman" w:cs="Times New Roman"/>
            <w:b/>
            <w:color w:val="auto"/>
            <w:lang w:eastAsia="en-GB"/>
          </w:rPr>
          <w:t>.</w:t>
        </w:r>
      </w:ins>
      <w:ins w:id="82" w:author="cmcc-zsw" w:date="2024-05-11T18:51:23Z">
        <w:r>
          <w:rPr>
            <w:rFonts w:hint="default" w:ascii="Arial" w:hAnsi="Arial" w:eastAsia="Times New Roman" w:cs="Times New Roman"/>
            <w:b/>
            <w:color w:val="auto"/>
            <w:lang w:val="en-GB" w:eastAsia="en-GB"/>
          </w:rPr>
          <w:t>1</w:t>
        </w:r>
      </w:ins>
      <w:ins w:id="83" w:author="cmcc-zsw" w:date="2024-05-11T18:51:23Z">
        <w:r>
          <w:rPr>
            <w:rFonts w:ascii="Arial" w:hAnsi="Arial" w:eastAsia="Times New Roman" w:cs="Times New Roman"/>
            <w:b/>
            <w:color w:val="auto"/>
            <w:lang w:eastAsia="en-GB"/>
          </w:rPr>
          <w:t>-</w:t>
        </w:r>
      </w:ins>
      <w:ins w:id="84" w:author="cmcc-zsw" w:date="2024-05-11T18:51:23Z">
        <w:r>
          <w:rPr>
            <w:rFonts w:hint="default" w:ascii="Arial" w:hAnsi="Arial" w:eastAsia="Times New Roman" w:cs="Times New Roman"/>
            <w:b/>
            <w:color w:val="auto"/>
            <w:lang w:val="en-GB" w:eastAsia="en-GB"/>
          </w:rPr>
          <w:t>1</w:t>
        </w:r>
      </w:ins>
      <w:ins w:id="85" w:author="cmcc-zsw" w:date="2024-05-11T18:51:23Z">
        <w:r>
          <w:rPr>
            <w:rFonts w:ascii="Arial" w:hAnsi="Arial" w:eastAsia="Times New Roman" w:cs="Times New Roman"/>
            <w:b/>
            <w:color w:val="auto"/>
            <w:lang w:eastAsia="en-GB"/>
          </w:rPr>
          <w:t xml:space="preserve">: </w:t>
        </w:r>
      </w:ins>
      <w:ins w:id="86" w:author="cmcc-zsw" w:date="2024-05-11T18:51:23Z">
        <w:r>
          <w:rPr>
            <w:rFonts w:hint="default" w:ascii="Arial" w:hAnsi="Arial" w:eastAsia="Times New Roman"/>
            <w:b/>
            <w:color w:val="auto"/>
            <w:lang w:val="en-GB" w:eastAsia="en-GB"/>
          </w:rPr>
          <w:t>Application enablement architecture to support the application enablement layer capabilities usage</w:t>
        </w:r>
      </w:ins>
    </w:p>
    <w:p>
      <w:pPr>
        <w:pStyle w:val="76"/>
        <w:rPr>
          <w:ins w:id="87" w:author="cmcc-zsw" w:date="2024-05-08T16:31:00Z"/>
          <w:lang w:eastAsia="ja-JP"/>
        </w:rPr>
      </w:pPr>
      <w:del w:id="88" w:author="cmcc-zsw" w:date="2024-05-08T16:31:09Z">
        <w:r>
          <w:rPr>
            <w:lang w:val="en-US"/>
          </w:rPr>
          <w:delText>Editor's note:</w:delText>
        </w:r>
      </w:del>
      <w:del w:id="89" w:author="cmcc-zsw" w:date="2024-05-08T16:31:09Z">
        <w:r>
          <w:rPr>
            <w:lang w:eastAsia="ja-JP"/>
          </w:rPr>
          <w:tab/>
        </w:r>
      </w:del>
      <w:del w:id="90" w:author="cmcc-zsw" w:date="2024-05-08T16:31:09Z">
        <w:r>
          <w:rPr>
            <w:lang w:eastAsia="ja-JP"/>
          </w:rPr>
          <w:delText>This clause provides the architecture impacts of the solution.</w:delText>
        </w:r>
      </w:del>
    </w:p>
    <w:p>
      <w:pPr>
        <w:pStyle w:val="76"/>
        <w:rPr>
          <w:del w:id="91" w:author="cmcc-zsw" w:date="2024-05-11T18:52:51Z"/>
          <w:lang w:eastAsia="zh-CN"/>
        </w:rPr>
      </w:pPr>
    </w:p>
    <w:p>
      <w:pPr>
        <w:pStyle w:val="4"/>
      </w:pPr>
      <w:bookmarkStart w:id="14" w:name="_Toc22943"/>
      <w:bookmarkStart w:id="15" w:name="_Toc14903"/>
      <w:bookmarkStart w:id="16" w:name="_Toc28597"/>
      <w:bookmarkStart w:id="17" w:name="_Toc1823"/>
      <w:bookmarkStart w:id="18" w:name="_Toc8438"/>
      <w:bookmarkStart w:id="19" w:name="_Toc29086"/>
      <w:r>
        <w:rPr>
          <w:rFonts w:hint="eastAsia"/>
          <w:lang w:val="en-US" w:eastAsia="zh-CN"/>
        </w:rPr>
        <w:t>7</w:t>
      </w:r>
      <w:r>
        <w:t>.x.</w:t>
      </w:r>
      <w:r>
        <w:rPr>
          <w:rFonts w:hint="eastAsia" w:eastAsia="宋体"/>
          <w:lang w:val="en-US" w:eastAsia="zh-CN"/>
        </w:rPr>
        <w:t>2</w:t>
      </w:r>
      <w:r>
        <w:tab/>
      </w:r>
      <w:bookmarkEnd w:id="1"/>
      <w:r>
        <w:t>Solution description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77"/>
        <w:ind w:left="0" w:firstLine="0"/>
        <w:rPr>
          <w:ins w:id="92" w:author="cmcc-zsw" w:date="2024-05-08T17:21:38Z"/>
          <w:rFonts w:ascii="宋体" w:hAnsi="宋体"/>
          <w:lang w:eastAsia="zh-CN"/>
        </w:rPr>
      </w:pPr>
      <w:ins w:id="93" w:author="cmcc-zsw" w:date="2024-05-08T17:21:38Z">
        <w:r>
          <w:rPr/>
          <w:t xml:space="preserve">Figure </w:t>
        </w:r>
      </w:ins>
      <w:ins w:id="94" w:author="cmcc-zsw" w:date="2024-05-08T17:21:46Z">
        <w:r>
          <w:rPr>
            <w:rFonts w:hint="eastAsia"/>
            <w:lang w:val="en-US" w:eastAsia="zh-CN"/>
          </w:rPr>
          <w:t>7</w:t>
        </w:r>
      </w:ins>
      <w:ins w:id="95" w:author="cmcc-zsw" w:date="2024-05-08T17:21:48Z">
        <w:r>
          <w:rPr>
            <w:rFonts w:hint="eastAsia"/>
            <w:lang w:val="en-US" w:eastAsia="zh-CN"/>
          </w:rPr>
          <w:t>.x</w:t>
        </w:r>
      </w:ins>
      <w:ins w:id="96" w:author="cmcc-zsw" w:date="2024-05-08T17:21:38Z">
        <w:r>
          <w:rPr/>
          <w:t>.</w:t>
        </w:r>
      </w:ins>
      <w:ins w:id="97" w:author="cmcc-zsw" w:date="2024-05-08T17:21:38Z">
        <w:r>
          <w:rPr>
            <w:lang w:eastAsia="zh-CN"/>
          </w:rPr>
          <w:t>2</w:t>
        </w:r>
      </w:ins>
      <w:ins w:id="98" w:author="cmcc-zsw" w:date="2024-05-08T17:21:38Z">
        <w:r>
          <w:rPr>
            <w:rFonts w:eastAsiaTheme="minorEastAsia"/>
            <w:lang w:eastAsia="zh-CN"/>
          </w:rPr>
          <w:t>-1</w:t>
        </w:r>
      </w:ins>
      <w:ins w:id="99" w:author="cmcc-zsw" w:date="2024-05-08T17:21:38Z">
        <w:r>
          <w:rPr>
            <w:lang w:eastAsia="zh-CN"/>
          </w:rPr>
          <w:t xml:space="preserve"> </w:t>
        </w:r>
      </w:ins>
      <w:ins w:id="100" w:author="cmcc-zsw" w:date="2024-05-08T17:21:38Z">
        <w:r>
          <w:rPr/>
          <w:t>illustrates</w:t>
        </w:r>
      </w:ins>
      <w:ins w:id="101" w:author="cmcc-zsw" w:date="2024-05-08T17:21:38Z">
        <w:r>
          <w:rPr>
            <w:lang w:eastAsia="zh-CN"/>
          </w:rPr>
          <w:t xml:space="preserve"> </w:t>
        </w:r>
      </w:ins>
      <w:ins w:id="102" w:author="cmcc-zsw" w:date="2024-05-08T17:21:38Z">
        <w:r>
          <w:rPr>
            <w:bCs/>
            <w:lang w:eastAsia="zh-CN"/>
          </w:rPr>
          <w:t>the procedure</w:t>
        </w:r>
      </w:ins>
      <w:ins w:id="103" w:author="cmcc-zsw" w:date="2024-05-13T17:25:12Z">
        <w:r>
          <w:rPr>
            <w:rFonts w:hint="eastAsia"/>
            <w:bCs/>
            <w:lang w:val="en-US" w:eastAsia="zh-CN"/>
          </w:rPr>
          <w:t xml:space="preserve"> </w:t>
        </w:r>
      </w:ins>
      <w:ins w:id="104" w:author="cmcc-zsw" w:date="2024-05-13T17:25:13Z">
        <w:r>
          <w:rPr>
            <w:rFonts w:hint="eastAsia"/>
            <w:bCs/>
            <w:lang w:val="en-US" w:eastAsia="zh-CN"/>
          </w:rPr>
          <w:t>to</w:t>
        </w:r>
      </w:ins>
      <w:ins w:id="105" w:author="cmcc-zsw" w:date="2024-05-08T17:21:38Z">
        <w:r>
          <w:rPr>
            <w:lang w:eastAsia="zh-CN"/>
          </w:rPr>
          <w:t xml:space="preserve"> </w:t>
        </w:r>
      </w:ins>
      <w:ins w:id="106" w:author="cmcc-zsw" w:date="2024-05-08T17:22:24Z">
        <w:r>
          <w:rPr>
            <w:rFonts w:hint="eastAsia"/>
            <w:lang w:val="en-US" w:eastAsia="zh-CN"/>
          </w:rPr>
          <w:t>support the differentiated XR services</w:t>
        </w:r>
      </w:ins>
      <w:ins w:id="107" w:author="cmcc-zsw" w:date="2024-05-08T17:21:38Z">
        <w:r>
          <w:rPr>
            <w:lang w:eastAsia="zh-CN"/>
          </w:rPr>
          <w:t>.</w:t>
        </w:r>
      </w:ins>
      <w:ins w:id="108" w:author="cmcc-zsw" w:date="2024-05-08T17:21:38Z">
        <w:r>
          <w:rPr>
            <w:rFonts w:ascii="宋体" w:hAnsi="宋体"/>
            <w:lang w:eastAsia="zh-CN"/>
          </w:rPr>
          <w:t xml:space="preserve"> </w:t>
        </w:r>
      </w:ins>
    </w:p>
    <w:p>
      <w:pPr>
        <w:rPr>
          <w:ins w:id="109" w:author="cmcc-zsw" w:date="2024-05-08T17:21:38Z"/>
        </w:rPr>
      </w:pPr>
      <w:ins w:id="110" w:author="cmcc-zsw" w:date="2024-05-08T17:21:38Z">
        <w:r>
          <w:rPr/>
          <w:t>Pre-conditions:</w:t>
        </w:r>
      </w:ins>
    </w:p>
    <w:p>
      <w:pPr>
        <w:pStyle w:val="77"/>
        <w:rPr>
          <w:ins w:id="111" w:author="cmcc-zsw" w:date="2024-05-08T17:19:25Z"/>
        </w:rPr>
      </w:pPr>
      <w:ins w:id="112" w:author="cmcc-zsw" w:date="2024-05-08T17:21:38Z">
        <w:r>
          <w:rPr>
            <w:lang w:eastAsia="zh-CN"/>
          </w:rPr>
          <w:t>1.</w:t>
        </w:r>
      </w:ins>
      <w:ins w:id="113" w:author="cmcc-zsw" w:date="2024-05-08T17:21:38Z">
        <w:r>
          <w:rPr>
            <w:lang w:eastAsia="zh-CN"/>
          </w:rPr>
          <w:tab/>
        </w:r>
      </w:ins>
      <w:ins w:id="114" w:author="cmcc-zsw" w:date="2024-05-08T17:21:38Z">
        <w:r>
          <w:rPr>
            <w:highlight w:val="none"/>
            <w:lang w:eastAsia="zh-CN"/>
          </w:rPr>
          <w:t xml:space="preserve">The </w:t>
        </w:r>
      </w:ins>
      <w:ins w:id="115" w:author="cmcc-zsw" w:date="2024-05-08T17:24:06Z">
        <w:r>
          <w:rPr>
            <w:rFonts w:hint="eastAsia"/>
            <w:highlight w:val="none"/>
            <w:lang w:val="en-US" w:eastAsia="zh-CN"/>
          </w:rPr>
          <w:t>X</w:t>
        </w:r>
      </w:ins>
      <w:ins w:id="116" w:author="cmcc-zsw" w:date="2024-05-08T17:24:07Z">
        <w:r>
          <w:rPr>
            <w:rFonts w:hint="eastAsia"/>
            <w:highlight w:val="none"/>
            <w:lang w:val="en-US" w:eastAsia="zh-CN"/>
          </w:rPr>
          <w:t>RA</w:t>
        </w:r>
      </w:ins>
      <w:ins w:id="117" w:author="cmcc-zsw" w:date="2024-05-08T17:24:08Z">
        <w:r>
          <w:rPr>
            <w:rFonts w:hint="eastAsia"/>
            <w:highlight w:val="none"/>
            <w:lang w:val="en-US" w:eastAsia="zh-CN"/>
          </w:rPr>
          <w:t>PP</w:t>
        </w:r>
      </w:ins>
      <w:ins w:id="118" w:author="cmcc-zsw" w:date="2024-05-08T17:21:38Z">
        <w:r>
          <w:rPr>
            <w:highlight w:val="none"/>
            <w:lang w:eastAsia="zh-CN"/>
          </w:rPr>
          <w:t xml:space="preserve"> </w:t>
        </w:r>
      </w:ins>
      <w:ins w:id="119" w:author="cmcc-zsw" w:date="2024-05-08T17:25:02Z">
        <w:r>
          <w:rPr>
            <w:highlight w:val="none"/>
            <w:lang w:eastAsia="zh-CN"/>
          </w:rPr>
          <w:t xml:space="preserve">server </w:t>
        </w:r>
      </w:ins>
      <w:ins w:id="120" w:author="cmcc-zsw" w:date="2024-05-08T17:24:17Z">
        <w:r>
          <w:rPr>
            <w:rFonts w:hint="eastAsia"/>
            <w:highlight w:val="none"/>
            <w:lang w:val="en-US" w:eastAsia="zh-CN"/>
          </w:rPr>
          <w:t xml:space="preserve">act </w:t>
        </w:r>
      </w:ins>
      <w:ins w:id="121" w:author="cmcc-zsw" w:date="2024-05-08T17:24:18Z">
        <w:r>
          <w:rPr>
            <w:rFonts w:hint="eastAsia"/>
            <w:highlight w:val="none"/>
            <w:lang w:val="en-US" w:eastAsia="zh-CN"/>
          </w:rPr>
          <w:t xml:space="preserve">as </w:t>
        </w:r>
      </w:ins>
      <w:ins w:id="122" w:author="cmcc-zsw" w:date="2024-05-08T17:24:51Z">
        <w:r>
          <w:rPr>
            <w:rFonts w:eastAsiaTheme="minorEastAsia"/>
            <w:highlight w:val="none"/>
            <w:lang w:eastAsia="zh-CN"/>
          </w:rPr>
          <w:t>NSaaS</w:t>
        </w:r>
      </w:ins>
      <w:ins w:id="123" w:author="cmcc-zsw" w:date="2024-05-08T17:24:52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124" w:author="cmcc-zsw" w:date="2024-05-08T17:24:53Z">
        <w:r>
          <w:rPr>
            <w:rFonts w:hint="eastAsia" w:eastAsiaTheme="minorEastAsia"/>
            <w:highlight w:val="none"/>
            <w:lang w:val="en-US" w:eastAsia="zh-CN"/>
          </w:rPr>
          <w:t>p</w:t>
        </w:r>
      </w:ins>
      <w:ins w:id="125" w:author="cmcc-zsw" w:date="2024-05-08T17:24:54Z">
        <w:r>
          <w:rPr>
            <w:rFonts w:hint="eastAsia" w:eastAsiaTheme="minorEastAsia"/>
            <w:highlight w:val="none"/>
            <w:lang w:val="en-US" w:eastAsia="zh-CN"/>
          </w:rPr>
          <w:t>r</w:t>
        </w:r>
      </w:ins>
      <w:ins w:id="126" w:author="cmcc-zsw" w:date="2024-05-08T17:24:55Z">
        <w:r>
          <w:rPr>
            <w:rFonts w:hint="eastAsia" w:eastAsiaTheme="minorEastAsia"/>
            <w:highlight w:val="none"/>
            <w:lang w:val="en-US" w:eastAsia="zh-CN"/>
          </w:rPr>
          <w:t>o</w:t>
        </w:r>
      </w:ins>
      <w:ins w:id="127" w:author="cmcc-zsw" w:date="2024-05-08T17:24:56Z">
        <w:r>
          <w:rPr>
            <w:rFonts w:hint="eastAsia" w:eastAsiaTheme="minorEastAsia"/>
            <w:highlight w:val="none"/>
            <w:lang w:val="en-US" w:eastAsia="zh-CN"/>
          </w:rPr>
          <w:t>vider</w:t>
        </w:r>
      </w:ins>
      <w:ins w:id="128" w:author="cmcc-zsw" w:date="2024-05-08T17:24:57Z">
        <w:r>
          <w:rPr>
            <w:rFonts w:hint="eastAsia" w:eastAsiaTheme="minorEastAsia"/>
            <w:highlight w:val="none"/>
            <w:lang w:val="en-US" w:eastAsia="zh-CN"/>
          </w:rPr>
          <w:t>, an</w:t>
        </w:r>
      </w:ins>
      <w:ins w:id="129" w:author="cmcc-zsw" w:date="2024-05-08T17:24:57Z">
        <w:r>
          <w:rPr>
            <w:rFonts w:hint="eastAsia" w:eastAsiaTheme="minorEastAsia"/>
            <w:lang w:val="en-US" w:eastAsia="zh-CN"/>
          </w:rPr>
          <w:t xml:space="preserve">d </w:t>
        </w:r>
      </w:ins>
      <w:ins w:id="130" w:author="cmcc-zsw" w:date="2024-05-08T17:21:38Z">
        <w:r>
          <w:rPr>
            <w:lang w:eastAsia="zh-CN"/>
          </w:rPr>
          <w:t xml:space="preserve">is authorized to </w:t>
        </w:r>
      </w:ins>
      <w:ins w:id="131" w:author="cmcc-zsw" w:date="2024-05-08T23:04:50Z">
        <w:r>
          <w:rPr>
            <w:rFonts w:hint="eastAsia"/>
            <w:lang w:val="en-US" w:eastAsia="zh-CN"/>
          </w:rPr>
          <w:t>get</w:t>
        </w:r>
      </w:ins>
      <w:ins w:id="132" w:author="cmcc-zsw" w:date="2024-05-08T23:04:38Z">
        <w:r>
          <w:rPr>
            <w:rFonts w:hint="eastAsia"/>
            <w:lang w:val="en-US" w:eastAsia="zh-CN"/>
          </w:rPr>
          <w:t xml:space="preserve"> n</w:t>
        </w:r>
      </w:ins>
      <w:ins w:id="133" w:author="cmcc-zsw" w:date="2024-05-08T23:04:39Z">
        <w:r>
          <w:rPr>
            <w:rFonts w:hint="eastAsia"/>
            <w:lang w:val="en-US" w:eastAsia="zh-CN"/>
          </w:rPr>
          <w:t>e</w:t>
        </w:r>
      </w:ins>
      <w:ins w:id="134" w:author="cmcc-zsw" w:date="2024-05-08T23:04:40Z">
        <w:r>
          <w:rPr>
            <w:rFonts w:hint="eastAsia"/>
            <w:lang w:val="en-US" w:eastAsia="zh-CN"/>
          </w:rPr>
          <w:t>twor</w:t>
        </w:r>
      </w:ins>
      <w:ins w:id="135" w:author="cmcc-zsw" w:date="2024-05-08T23:04:41Z">
        <w:r>
          <w:rPr>
            <w:rFonts w:hint="eastAsia"/>
            <w:lang w:val="en-US" w:eastAsia="zh-CN"/>
          </w:rPr>
          <w:t>k slic</w:t>
        </w:r>
      </w:ins>
      <w:ins w:id="136" w:author="cmcc-zsw" w:date="2024-05-08T23:04:42Z">
        <w:r>
          <w:rPr>
            <w:rFonts w:hint="eastAsia"/>
            <w:lang w:val="en-US" w:eastAsia="zh-CN"/>
          </w:rPr>
          <w:t xml:space="preserve">e </w:t>
        </w:r>
      </w:ins>
      <w:ins w:id="137" w:author="cmcc-zsw" w:date="2024-05-08T23:04:54Z">
        <w:r>
          <w:rPr>
            <w:rFonts w:hint="eastAsia"/>
            <w:lang w:val="en-US" w:eastAsia="zh-CN"/>
          </w:rPr>
          <w:t>re</w:t>
        </w:r>
      </w:ins>
      <w:ins w:id="138" w:author="cmcc-zsw" w:date="2024-05-08T23:04:55Z">
        <w:r>
          <w:rPr>
            <w:rFonts w:hint="eastAsia"/>
            <w:lang w:val="en-US" w:eastAsia="zh-CN"/>
          </w:rPr>
          <w:t>lated</w:t>
        </w:r>
      </w:ins>
      <w:ins w:id="139" w:author="cmcc-zsw" w:date="2024-05-08T23:04:58Z">
        <w:r>
          <w:rPr>
            <w:rFonts w:hint="eastAsia"/>
            <w:lang w:val="en-US" w:eastAsia="zh-CN"/>
          </w:rPr>
          <w:t xml:space="preserve"> </w:t>
        </w:r>
      </w:ins>
      <w:ins w:id="140" w:author="cmcc-zsw" w:date="2024-05-08T23:04:59Z">
        <w:r>
          <w:rPr>
            <w:rFonts w:hint="eastAsia"/>
            <w:lang w:val="en-US" w:eastAsia="zh-CN"/>
          </w:rPr>
          <w:t>ca</w:t>
        </w:r>
      </w:ins>
      <w:ins w:id="141" w:author="cmcc-zsw" w:date="2024-05-08T23:05:00Z">
        <w:r>
          <w:rPr>
            <w:rFonts w:hint="eastAsia"/>
            <w:lang w:val="en-US" w:eastAsia="zh-CN"/>
          </w:rPr>
          <w:t>pa</w:t>
        </w:r>
      </w:ins>
      <w:ins w:id="142" w:author="cmcc-zsw" w:date="2024-05-08T23:05:02Z">
        <w:r>
          <w:rPr>
            <w:rFonts w:hint="eastAsia"/>
            <w:lang w:val="en-US" w:eastAsia="zh-CN"/>
          </w:rPr>
          <w:t>bil</w:t>
        </w:r>
      </w:ins>
      <w:ins w:id="143" w:author="cmcc-zsw" w:date="2024-05-08T23:05:03Z">
        <w:r>
          <w:rPr>
            <w:rFonts w:hint="eastAsia"/>
            <w:lang w:val="en-US" w:eastAsia="zh-CN"/>
          </w:rPr>
          <w:t>it</w:t>
        </w:r>
      </w:ins>
      <w:ins w:id="144" w:author="cmcc-zsw" w:date="2024-05-08T23:05:04Z">
        <w:r>
          <w:rPr>
            <w:rFonts w:hint="eastAsia"/>
            <w:lang w:val="en-US" w:eastAsia="zh-CN"/>
          </w:rPr>
          <w:t>ie</w:t>
        </w:r>
      </w:ins>
      <w:ins w:id="145" w:author="cmcc-zsw" w:date="2024-05-08T23:05:05Z">
        <w:r>
          <w:rPr>
            <w:rFonts w:hint="eastAsia"/>
            <w:lang w:val="en-US" w:eastAsia="zh-CN"/>
          </w:rPr>
          <w:t>s f</w:t>
        </w:r>
      </w:ins>
      <w:ins w:id="146" w:author="cmcc-zsw" w:date="2024-05-08T23:05:06Z">
        <w:r>
          <w:rPr>
            <w:rFonts w:hint="eastAsia"/>
            <w:lang w:val="en-US" w:eastAsia="zh-CN"/>
          </w:rPr>
          <w:t>r</w:t>
        </w:r>
      </w:ins>
      <w:ins w:id="147" w:author="cmcc-zsw" w:date="2024-05-08T23:05:07Z">
        <w:r>
          <w:rPr>
            <w:rFonts w:hint="eastAsia"/>
            <w:lang w:val="en-US" w:eastAsia="zh-CN"/>
          </w:rPr>
          <w:t xml:space="preserve">om </w:t>
        </w:r>
      </w:ins>
      <w:ins w:id="148" w:author="cmcc-zsw" w:date="2024-05-08T23:05:09Z">
        <w:r>
          <w:rPr>
            <w:rFonts w:hint="eastAsia"/>
            <w:lang w:val="en-US" w:eastAsia="zh-CN"/>
          </w:rPr>
          <w:t>NSCE</w:t>
        </w:r>
      </w:ins>
      <w:ins w:id="149" w:author="cmcc-zsw" w:date="2024-05-08T23:05:13Z">
        <w:r>
          <w:rPr>
            <w:rFonts w:hint="eastAsia"/>
            <w:lang w:val="en-US" w:eastAsia="zh-CN"/>
          </w:rPr>
          <w:t xml:space="preserve"> ser</w:t>
        </w:r>
      </w:ins>
      <w:ins w:id="150" w:author="cmcc-zsw" w:date="2024-05-08T23:05:14Z">
        <w:r>
          <w:rPr>
            <w:rFonts w:hint="eastAsia"/>
            <w:lang w:val="en-US" w:eastAsia="zh-CN"/>
          </w:rPr>
          <w:t>ver</w:t>
        </w:r>
      </w:ins>
      <w:ins w:id="151" w:author="cmcc-zsw" w:date="2024-05-08T17:21:38Z">
        <w:r>
          <w:rPr>
            <w:rFonts w:eastAsiaTheme="minorEastAsia"/>
            <w:lang w:eastAsia="zh-CN"/>
          </w:rPr>
          <w:t>.</w:t>
        </w:r>
      </w:ins>
    </w:p>
    <w:p>
      <w:pPr>
        <w:jc w:val="center"/>
        <w:rPr>
          <w:ins w:id="152" w:author="cmcc-zsw" w:date="2024-05-08T17:21:12Z"/>
        </w:rPr>
      </w:pPr>
      <w:ins w:id="153" w:author="cmcc-zsw" w:date="2024-05-08T17:21:13Z"/>
      <w:ins w:id="154" w:author="cmcc-zsw" w:date="2024-05-08T17:21:13Z"/>
      <w:ins w:id="155" w:author="cmcc-zsw" w:date="2024-05-08T17:21:13Z"/>
      <w:ins w:id="156" w:author="cmcc-zsw" w:date="2024-05-08T17:21:13Z">
        <w:r>
          <w:rPr/>
          <w:object>
            <v:shape id="_x0000_i1026" o:spt="75" type="#_x0000_t75" style="height:179.95pt;width:324.15pt;" o:ole="t" filled="f" o:preferrelative="t" stroked="f" coordsize="21600,21600">
              <v:path/>
              <v:fill on="f" focussize="0,0"/>
              <v:stroke on="f"/>
              <v:imagedata r:id="rId9" croptop="9734f" cropbottom="18367f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158" w:author="cmcc-zsw" w:date="2024-05-08T17:21:13Z"/>
    </w:p>
    <w:p>
      <w:pPr>
        <w:pStyle w:val="56"/>
        <w:overflowPunct w:val="0"/>
        <w:autoSpaceDE w:val="0"/>
        <w:autoSpaceDN w:val="0"/>
        <w:adjustRightInd w:val="0"/>
        <w:textAlignment w:val="baseline"/>
        <w:rPr>
          <w:ins w:id="159" w:author="cmcc-zsw" w:date="2024-05-11T14:37:00Z"/>
          <w:rFonts w:ascii="Arial" w:hAnsi="Arial" w:eastAsia="Times New Roman" w:cs="Times New Roman"/>
          <w:lang w:eastAsia="en-GB"/>
        </w:rPr>
      </w:pPr>
      <w:ins w:id="160" w:author="cmcc-zsw" w:date="2024-05-11T14:37:00Z">
        <w:r>
          <w:rPr>
            <w:rFonts w:ascii="Arial" w:hAnsi="Arial" w:eastAsia="Times New Roman" w:cs="Times New Roman"/>
            <w:lang w:eastAsia="en-GB"/>
          </w:rPr>
          <w:t xml:space="preserve">Figure </w:t>
        </w:r>
      </w:ins>
      <w:ins w:id="161" w:author="cmcc-zsw" w:date="2024-05-11T14:37:00Z">
        <w:r>
          <w:rPr>
            <w:rFonts w:hint="default" w:ascii="Arial" w:hAnsi="Arial" w:eastAsia="Times New Roman" w:cs="Times New Roman"/>
            <w:lang w:val="en-US" w:eastAsia="en-GB"/>
          </w:rPr>
          <w:t>7</w:t>
        </w:r>
      </w:ins>
      <w:ins w:id="162" w:author="cmcc-zsw" w:date="2024-05-11T14:37:00Z">
        <w:r>
          <w:rPr>
            <w:rFonts w:ascii="Arial" w:hAnsi="Arial" w:eastAsia="Times New Roman" w:cs="Times New Roman"/>
            <w:lang w:eastAsia="en-GB"/>
          </w:rPr>
          <w:t>.</w:t>
        </w:r>
      </w:ins>
      <w:ins w:id="163" w:author="cmcc-zsw" w:date="2024-05-11T14:37:06Z">
        <w:r>
          <w:rPr>
            <w:rFonts w:hint="eastAsia" w:eastAsia="宋体" w:cs="Times New Roman"/>
            <w:lang w:val="en-US" w:eastAsia="zh-CN"/>
          </w:rPr>
          <w:t>x</w:t>
        </w:r>
      </w:ins>
      <w:ins w:id="164" w:author="cmcc-zsw" w:date="2024-05-11T14:37:00Z">
        <w:r>
          <w:rPr>
            <w:rFonts w:ascii="Arial" w:hAnsi="Arial" w:eastAsia="Times New Roman" w:cs="Times New Roman"/>
            <w:lang w:eastAsia="en-GB"/>
          </w:rPr>
          <w:t>.</w:t>
        </w:r>
      </w:ins>
      <w:ins w:id="165" w:author="cmcc-zsw" w:date="2024-05-11T14:37:00Z">
        <w:r>
          <w:rPr>
            <w:rFonts w:hint="default" w:ascii="Arial" w:hAnsi="Arial" w:eastAsia="Times New Roman" w:cs="Times New Roman"/>
            <w:lang w:val="en-US" w:eastAsia="en-GB"/>
          </w:rPr>
          <w:t>2</w:t>
        </w:r>
      </w:ins>
      <w:ins w:id="166" w:author="cmcc-zsw" w:date="2024-05-11T14:37:00Z">
        <w:r>
          <w:rPr>
            <w:rFonts w:ascii="Arial" w:hAnsi="Arial" w:eastAsia="Times New Roman" w:cs="Times New Roman"/>
            <w:lang w:eastAsia="en-GB"/>
          </w:rPr>
          <w:t>-</w:t>
        </w:r>
      </w:ins>
      <w:ins w:id="167" w:author="cmcc-zsw" w:date="2024-05-11T14:37:00Z">
        <w:r>
          <w:rPr>
            <w:rFonts w:hint="default" w:ascii="Arial" w:hAnsi="Arial" w:eastAsia="Times New Roman" w:cs="Times New Roman"/>
            <w:lang w:val="en-US" w:eastAsia="en-GB"/>
          </w:rPr>
          <w:t>1</w:t>
        </w:r>
      </w:ins>
      <w:ins w:id="168" w:author="cmcc-zsw" w:date="2024-05-11T14:37:00Z">
        <w:r>
          <w:rPr>
            <w:rFonts w:ascii="Arial" w:hAnsi="Arial" w:eastAsia="Times New Roman" w:cs="Times New Roman"/>
            <w:lang w:eastAsia="en-GB"/>
          </w:rPr>
          <w:t xml:space="preserve">: </w:t>
        </w:r>
      </w:ins>
      <w:ins w:id="169" w:author="cmcc-zsw" w:date="2024-05-11T14:37:25Z">
        <w:r>
          <w:rPr>
            <w:rFonts w:ascii="Arial" w:hAnsi="Arial" w:eastAsia="Times New Roman" w:cs="Times New Roman"/>
            <w:lang w:eastAsia="en-GB"/>
          </w:rPr>
          <w:t xml:space="preserve">procedure of </w:t>
        </w:r>
      </w:ins>
      <w:ins w:id="170" w:author="cmcc-zsw" w:date="2024-05-11T14:37:25Z">
        <w:r>
          <w:rPr>
            <w:rFonts w:hint="eastAsia" w:ascii="Arial" w:hAnsi="Arial" w:eastAsia="Times New Roman" w:cs="Times New Roman"/>
            <w:lang w:val="en-US" w:eastAsia="en-GB"/>
          </w:rPr>
          <w:t>supporting the differentiated XR services</w:t>
        </w:r>
      </w:ins>
    </w:p>
    <w:p>
      <w:pPr>
        <w:pStyle w:val="77"/>
        <w:numPr>
          <w:ilvl w:val="0"/>
          <w:numId w:val="2"/>
        </w:numPr>
        <w:rPr>
          <w:ins w:id="171" w:author="cmcc-zsw" w:date="2024-05-08T23:10:01Z"/>
          <w:rFonts w:eastAsia="宋体"/>
        </w:rPr>
      </w:pPr>
      <w:ins w:id="172" w:author="cmcc-zsw" w:date="2024-05-08T23:05:53Z">
        <w:r>
          <w:rPr/>
          <w:t xml:space="preserve">The VAL server sends a </w:t>
        </w:r>
      </w:ins>
      <w:ins w:id="173" w:author="cmcc-zsw" w:date="2024-05-08T23:06:59Z">
        <w:r>
          <w:rPr>
            <w:rFonts w:hint="eastAsia" w:eastAsia="宋体"/>
            <w:lang w:val="en-US" w:eastAsia="zh-CN"/>
          </w:rPr>
          <w:t>di</w:t>
        </w:r>
      </w:ins>
      <w:ins w:id="174" w:author="cmcc-zsw" w:date="2024-05-08T23:07:00Z">
        <w:r>
          <w:rPr>
            <w:rFonts w:hint="eastAsia" w:eastAsia="宋体"/>
            <w:lang w:val="en-US" w:eastAsia="zh-CN"/>
          </w:rPr>
          <w:t>ff</w:t>
        </w:r>
      </w:ins>
      <w:ins w:id="175" w:author="cmcc-zsw" w:date="2024-05-08T23:07:01Z">
        <w:r>
          <w:rPr>
            <w:rFonts w:hint="eastAsia" w:eastAsia="宋体"/>
            <w:lang w:val="en-US" w:eastAsia="zh-CN"/>
          </w:rPr>
          <w:t>er</w:t>
        </w:r>
      </w:ins>
      <w:ins w:id="176" w:author="cmcc-zsw" w:date="2024-05-08T23:07:02Z">
        <w:r>
          <w:rPr>
            <w:rFonts w:hint="eastAsia" w:eastAsia="宋体"/>
            <w:lang w:val="en-US" w:eastAsia="zh-CN"/>
          </w:rPr>
          <w:t>ent</w:t>
        </w:r>
      </w:ins>
      <w:ins w:id="177" w:author="cmcc-zsw" w:date="2024-05-08T23:07:03Z">
        <w:r>
          <w:rPr>
            <w:rFonts w:hint="eastAsia" w:eastAsia="宋体"/>
            <w:lang w:val="en-US" w:eastAsia="zh-CN"/>
          </w:rPr>
          <w:t>ia</w:t>
        </w:r>
      </w:ins>
      <w:ins w:id="178" w:author="cmcc-zsw" w:date="2024-05-08T23:07:04Z">
        <w:r>
          <w:rPr>
            <w:rFonts w:hint="eastAsia" w:eastAsia="宋体"/>
            <w:lang w:val="en-US" w:eastAsia="zh-CN"/>
          </w:rPr>
          <w:t xml:space="preserve">ted </w:t>
        </w:r>
      </w:ins>
      <w:ins w:id="179" w:author="cmcc-zsw" w:date="2024-05-08T23:07:22Z">
        <w:r>
          <w:rPr>
            <w:rFonts w:hint="eastAsia" w:eastAsia="宋体"/>
            <w:lang w:val="en-US" w:eastAsia="zh-CN"/>
          </w:rPr>
          <w:t xml:space="preserve">XR </w:t>
        </w:r>
      </w:ins>
      <w:ins w:id="180" w:author="cmcc-zsw" w:date="2024-05-08T23:07:08Z">
        <w:r>
          <w:rPr>
            <w:rFonts w:hint="eastAsia" w:eastAsia="宋体"/>
            <w:lang w:val="en-US" w:eastAsia="zh-CN"/>
          </w:rPr>
          <w:t>serv</w:t>
        </w:r>
      </w:ins>
      <w:ins w:id="181" w:author="cmcc-zsw" w:date="2024-05-08T23:07:09Z">
        <w:r>
          <w:rPr>
            <w:rFonts w:hint="eastAsia" w:eastAsia="宋体"/>
            <w:lang w:val="en-US" w:eastAsia="zh-CN"/>
          </w:rPr>
          <w:t xml:space="preserve">ice </w:t>
        </w:r>
      </w:ins>
      <w:ins w:id="182" w:author="cmcc-zsw" w:date="2024-05-08T23:05:53Z">
        <w:r>
          <w:rPr/>
          <w:t xml:space="preserve">request to </w:t>
        </w:r>
      </w:ins>
      <w:ins w:id="183" w:author="cmcc-zsw" w:date="2024-05-08T23:06:00Z">
        <w:r>
          <w:rPr>
            <w:rFonts w:hint="eastAsia" w:eastAsia="宋体"/>
            <w:lang w:val="en-US" w:eastAsia="zh-CN"/>
          </w:rPr>
          <w:t>XRA</w:t>
        </w:r>
      </w:ins>
      <w:ins w:id="184" w:author="cmcc-zsw" w:date="2024-05-08T23:10:15Z">
        <w:r>
          <w:rPr>
            <w:rFonts w:hint="eastAsia" w:eastAsia="宋体"/>
            <w:lang w:val="en-US" w:eastAsia="zh-CN"/>
          </w:rPr>
          <w:t>pp</w:t>
        </w:r>
      </w:ins>
      <w:ins w:id="185" w:author="cmcc-zsw" w:date="2024-05-08T23:05:53Z">
        <w:r>
          <w:rPr/>
          <w:t xml:space="preserve"> server</w:t>
        </w:r>
      </w:ins>
      <w:ins w:id="186" w:author="cmcc-zsw" w:date="2024-05-08T23:07:28Z">
        <w:r>
          <w:rPr>
            <w:rFonts w:hint="eastAsia" w:eastAsia="宋体"/>
            <w:lang w:val="en-US" w:eastAsia="zh-CN"/>
          </w:rPr>
          <w:t>,</w:t>
        </w:r>
      </w:ins>
      <w:ins w:id="187" w:author="cmcc-zsw" w:date="2024-05-08T23:07:30Z">
        <w:r>
          <w:rPr>
            <w:rFonts w:hint="eastAsia" w:eastAsia="宋体"/>
            <w:lang w:val="en-US" w:eastAsia="zh-CN"/>
          </w:rPr>
          <w:t xml:space="preserve"> wi</w:t>
        </w:r>
      </w:ins>
      <w:ins w:id="188" w:author="cmcc-zsw" w:date="2024-05-08T23:07:31Z">
        <w:r>
          <w:rPr>
            <w:rFonts w:hint="eastAsia" w:eastAsia="宋体"/>
            <w:lang w:val="en-US" w:eastAsia="zh-CN"/>
          </w:rPr>
          <w:t xml:space="preserve">th </w:t>
        </w:r>
      </w:ins>
      <w:ins w:id="189" w:author="cmcc-zsw" w:date="2024-05-08T23:07:32Z">
        <w:r>
          <w:rPr>
            <w:rFonts w:hint="eastAsia" w:eastAsia="宋体"/>
            <w:lang w:val="en-US" w:eastAsia="zh-CN"/>
          </w:rPr>
          <w:t>target</w:t>
        </w:r>
      </w:ins>
      <w:ins w:id="190" w:author="cmcc-zsw" w:date="2024-05-08T23:07:33Z">
        <w:r>
          <w:rPr>
            <w:rFonts w:hint="eastAsia" w:eastAsia="宋体"/>
            <w:lang w:val="en-US" w:eastAsia="zh-CN"/>
          </w:rPr>
          <w:t xml:space="preserve"> </w:t>
        </w:r>
      </w:ins>
      <w:ins w:id="191" w:author="cmcc-zsw" w:date="2024-05-08T23:07:34Z">
        <w:r>
          <w:rPr>
            <w:rFonts w:hint="eastAsia" w:eastAsia="宋体"/>
            <w:lang w:val="en-US" w:eastAsia="zh-CN"/>
          </w:rPr>
          <w:t>i</w:t>
        </w:r>
      </w:ins>
      <w:ins w:id="192" w:author="cmcc-zsw" w:date="2024-05-08T23:07:35Z">
        <w:r>
          <w:rPr>
            <w:rFonts w:hint="eastAsia" w:eastAsia="宋体"/>
            <w:lang w:val="en-US" w:eastAsia="zh-CN"/>
          </w:rPr>
          <w:t>denti</w:t>
        </w:r>
      </w:ins>
      <w:ins w:id="193" w:author="cmcc-zsw" w:date="2024-05-08T23:07:36Z">
        <w:r>
          <w:rPr>
            <w:rFonts w:hint="eastAsia" w:eastAsia="宋体"/>
            <w:lang w:val="en-US" w:eastAsia="zh-CN"/>
          </w:rPr>
          <w:t>fier</w:t>
        </w:r>
      </w:ins>
      <w:ins w:id="194" w:author="cmcc-zsw" w:date="2024-05-08T23:07:39Z">
        <w:r>
          <w:rPr>
            <w:rFonts w:hint="eastAsia" w:eastAsia="宋体"/>
            <w:lang w:val="en-US" w:eastAsia="zh-CN"/>
          </w:rPr>
          <w:t xml:space="preserve"> </w:t>
        </w:r>
      </w:ins>
      <w:ins w:id="195" w:author="cmcc-zsw" w:date="2024-05-08T23:07:41Z">
        <w:r>
          <w:rPr>
            <w:rFonts w:hint="eastAsia" w:eastAsia="宋体"/>
            <w:lang w:val="en-US" w:eastAsia="zh-CN"/>
          </w:rPr>
          <w:t>alon</w:t>
        </w:r>
      </w:ins>
      <w:ins w:id="196" w:author="cmcc-zsw" w:date="2024-05-08T23:07:42Z">
        <w:r>
          <w:rPr>
            <w:rFonts w:hint="eastAsia" w:eastAsia="宋体"/>
            <w:lang w:val="en-US" w:eastAsia="zh-CN"/>
          </w:rPr>
          <w:t>g with</w:t>
        </w:r>
      </w:ins>
      <w:ins w:id="197" w:author="cmcc-zsw" w:date="2024-05-08T23:07:43Z">
        <w:r>
          <w:rPr>
            <w:rFonts w:hint="eastAsia" w:eastAsia="宋体"/>
            <w:lang w:val="en-US" w:eastAsia="zh-CN"/>
          </w:rPr>
          <w:t xml:space="preserve"> the </w:t>
        </w:r>
      </w:ins>
      <w:ins w:id="198" w:author="cmcc-zsw" w:date="2024-05-08T23:10:52Z">
        <w:r>
          <w:rPr>
            <w:rFonts w:hint="eastAsia" w:eastAsia="宋体"/>
            <w:lang w:val="en-US" w:eastAsia="zh-CN"/>
          </w:rPr>
          <w:t>service requirements</w:t>
        </w:r>
      </w:ins>
      <w:ins w:id="199" w:author="cmcc-zsw" w:date="2024-05-08T23:07:56Z">
        <w:r>
          <w:rPr>
            <w:rFonts w:hint="eastAsia" w:eastAsia="宋体"/>
            <w:lang w:val="en-US" w:eastAsia="zh-CN"/>
          </w:rPr>
          <w:t xml:space="preserve">, </w:t>
        </w:r>
      </w:ins>
      <w:ins w:id="200" w:author="cmcc-zsw" w:date="2024-05-08T23:09:23Z">
        <w:r>
          <w:rPr>
            <w:rFonts w:eastAsia="宋体"/>
          </w:rPr>
          <w:t>Service Description</w:t>
        </w:r>
      </w:ins>
    </w:p>
    <w:p>
      <w:pPr>
        <w:pStyle w:val="77"/>
        <w:numPr>
          <w:ilvl w:val="-1"/>
          <w:numId w:val="0"/>
        </w:numPr>
        <w:ind w:left="567" w:hanging="283"/>
        <w:rPr>
          <w:rFonts w:hint="eastAsia" w:eastAsia="宋体"/>
          <w:lang w:val="en-US" w:eastAsia="zh-CN"/>
        </w:rPr>
      </w:pPr>
      <w:ins w:id="201" w:author="cmcc-zsw" w:date="2024-05-08T23:13:52Z">
        <w:r>
          <w:rPr>
            <w:rFonts w:hint="eastAsia" w:eastAsia="宋体"/>
            <w:lang w:val="en-US" w:eastAsia="zh-CN"/>
          </w:rPr>
          <w:t>2</w:t>
        </w:r>
      </w:ins>
      <w:ins w:id="202" w:author="cmcc-zsw" w:date="2024-05-08T23:13:54Z">
        <w:r>
          <w:rPr>
            <w:rFonts w:hint="eastAsia" w:eastAsia="宋体"/>
            <w:lang w:val="en-US" w:eastAsia="zh-CN"/>
          </w:rPr>
          <w:t>a</w:t>
        </w:r>
      </w:ins>
      <w:ins w:id="203" w:author="cmcc-zsw" w:date="2024-05-08T23:13:56Z">
        <w:r>
          <w:rPr>
            <w:rFonts w:hint="eastAsia" w:eastAsia="宋体"/>
            <w:lang w:val="en-US" w:eastAsia="zh-CN"/>
          </w:rPr>
          <w:t>.</w:t>
        </w:r>
      </w:ins>
      <w:ins w:id="204" w:author="cmcc-zsw" w:date="2024-05-08T23:13:56Z">
        <w:r>
          <w:rPr>
            <w:rFonts w:hint="eastAsia" w:eastAsia="宋体"/>
            <w:lang w:val="en-US" w:eastAsia="zh-CN"/>
          </w:rPr>
          <w:tab/>
        </w:r>
      </w:ins>
      <w:ins w:id="205" w:author="cmcc-zsw" w:date="2024-05-08T23:10:03Z">
        <w:r>
          <w:rPr>
            <w:rFonts w:hint="eastAsia" w:eastAsia="宋体"/>
            <w:lang w:val="en-US" w:eastAsia="zh-CN"/>
          </w:rPr>
          <w:t>T</w:t>
        </w:r>
      </w:ins>
      <w:ins w:id="206" w:author="cmcc-zsw" w:date="2024-05-08T23:10:04Z">
        <w:r>
          <w:rPr>
            <w:rFonts w:hint="eastAsia" w:eastAsia="宋体"/>
            <w:lang w:val="en-US" w:eastAsia="zh-CN"/>
          </w:rPr>
          <w:t xml:space="preserve">he </w:t>
        </w:r>
      </w:ins>
      <w:ins w:id="207" w:author="cmcc-zsw" w:date="2024-05-08T23:10:09Z">
        <w:r>
          <w:rPr>
            <w:rFonts w:hint="eastAsia" w:eastAsia="宋体"/>
            <w:lang w:val="en-US" w:eastAsia="zh-CN"/>
          </w:rPr>
          <w:t>XR</w:t>
        </w:r>
      </w:ins>
      <w:ins w:id="208" w:author="cmcc-zsw" w:date="2024-05-08T23:10:11Z">
        <w:r>
          <w:rPr>
            <w:rFonts w:hint="eastAsia" w:eastAsia="宋体"/>
            <w:lang w:val="en-US" w:eastAsia="zh-CN"/>
          </w:rPr>
          <w:t>A</w:t>
        </w:r>
      </w:ins>
      <w:ins w:id="209" w:author="cmcc-zsw" w:date="2024-05-08T23:10:12Z">
        <w:r>
          <w:rPr>
            <w:rFonts w:hint="eastAsia" w:eastAsia="宋体"/>
            <w:lang w:val="en-US" w:eastAsia="zh-CN"/>
          </w:rPr>
          <w:t>pp</w:t>
        </w:r>
      </w:ins>
      <w:ins w:id="210" w:author="cmcc-zsw" w:date="2024-05-08T23:10:18Z">
        <w:r>
          <w:rPr>
            <w:rFonts w:hint="eastAsia" w:eastAsia="宋体"/>
            <w:lang w:val="en-US" w:eastAsia="zh-CN"/>
          </w:rPr>
          <w:t xml:space="preserve"> </w:t>
        </w:r>
      </w:ins>
      <w:ins w:id="211" w:author="cmcc-zsw" w:date="2024-05-08T23:10:39Z">
        <w:r>
          <w:rPr>
            <w:rFonts w:hint="eastAsia" w:eastAsia="宋体"/>
            <w:lang w:val="en-US" w:eastAsia="zh-CN"/>
          </w:rPr>
          <w:t xml:space="preserve">server </w:t>
        </w:r>
      </w:ins>
      <w:ins w:id="212" w:author="cmcc-zsw" w:date="2024-05-08T23:12:12Z">
        <w:r>
          <w:rPr>
            <w:rFonts w:hint="eastAsia" w:eastAsia="宋体"/>
            <w:lang w:val="en-US" w:eastAsia="zh-CN"/>
          </w:rPr>
          <w:t>determin</w:t>
        </w:r>
      </w:ins>
      <w:ins w:id="213" w:author="cmcc-zsw" w:date="2024-05-08T23:12:14Z">
        <w:r>
          <w:rPr>
            <w:rFonts w:hint="eastAsia" w:eastAsia="宋体"/>
            <w:lang w:val="en-US" w:eastAsia="zh-CN"/>
          </w:rPr>
          <w:t>es</w:t>
        </w:r>
      </w:ins>
      <w:ins w:id="214" w:author="cmcc-zsw" w:date="2024-05-08T23:10:39Z">
        <w:r>
          <w:rPr>
            <w:rFonts w:hint="eastAsia" w:eastAsia="宋体"/>
            <w:lang w:val="en-US" w:eastAsia="zh-CN"/>
          </w:rPr>
          <w:t xml:space="preserve"> </w:t>
        </w:r>
      </w:ins>
      <w:ins w:id="215" w:author="cmcc-zsw" w:date="2024-05-08T23:12:19Z">
        <w:r>
          <w:rPr>
            <w:rFonts w:hint="eastAsia" w:eastAsia="宋体"/>
            <w:lang w:val="en-US" w:eastAsia="zh-CN"/>
          </w:rPr>
          <w:t>whe</w:t>
        </w:r>
      </w:ins>
      <w:ins w:id="216" w:author="cmcc-zsw" w:date="2024-05-08T23:12:20Z">
        <w:r>
          <w:rPr>
            <w:rFonts w:hint="eastAsia" w:eastAsia="宋体"/>
            <w:lang w:val="en-US" w:eastAsia="zh-CN"/>
          </w:rPr>
          <w:t>ther</w:t>
        </w:r>
      </w:ins>
      <w:ins w:id="217" w:author="cmcc-zsw" w:date="2024-05-08T23:12:21Z">
        <w:r>
          <w:rPr>
            <w:rFonts w:hint="eastAsia" w:eastAsia="宋体"/>
            <w:lang w:val="en-US" w:eastAsia="zh-CN"/>
          </w:rPr>
          <w:t xml:space="preserve"> and </w:t>
        </w:r>
      </w:ins>
      <w:ins w:id="218" w:author="cmcc-zsw" w:date="2024-05-08T23:12:22Z">
        <w:r>
          <w:rPr>
            <w:rFonts w:hint="eastAsia" w:eastAsia="宋体"/>
            <w:lang w:val="en-US" w:eastAsia="zh-CN"/>
          </w:rPr>
          <w:t>which</w:t>
        </w:r>
      </w:ins>
      <w:ins w:id="219" w:author="cmcc-zsw" w:date="2024-05-08T23:12:23Z">
        <w:r>
          <w:rPr>
            <w:rFonts w:hint="eastAsia" w:eastAsia="宋体"/>
            <w:lang w:val="en-US" w:eastAsia="zh-CN"/>
          </w:rPr>
          <w:t xml:space="preserve"> </w:t>
        </w:r>
      </w:ins>
      <w:ins w:id="220" w:author="cmcc-zsw" w:date="2024-05-08T23:12:27Z">
        <w:r>
          <w:rPr>
            <w:rFonts w:hint="eastAsia" w:eastAsia="宋体"/>
            <w:lang w:val="en-US" w:eastAsia="zh-CN"/>
          </w:rPr>
          <w:t>sli</w:t>
        </w:r>
      </w:ins>
      <w:ins w:id="221" w:author="cmcc-zsw" w:date="2024-05-08T23:12:28Z">
        <w:r>
          <w:rPr>
            <w:rFonts w:hint="eastAsia" w:eastAsia="宋体"/>
            <w:lang w:val="en-US" w:eastAsia="zh-CN"/>
          </w:rPr>
          <w:t>ce is</w:t>
        </w:r>
      </w:ins>
      <w:ins w:id="222" w:author="cmcc-zsw" w:date="2024-05-08T23:12:29Z">
        <w:r>
          <w:rPr>
            <w:rFonts w:hint="eastAsia" w:eastAsia="宋体"/>
            <w:lang w:val="en-US" w:eastAsia="zh-CN"/>
          </w:rPr>
          <w:t xml:space="preserve"> </w:t>
        </w:r>
      </w:ins>
      <w:ins w:id="223" w:author="cmcc-zsw" w:date="2024-05-08T23:12:32Z">
        <w:r>
          <w:rPr>
            <w:rFonts w:hint="eastAsia" w:eastAsia="宋体"/>
            <w:lang w:val="en-US" w:eastAsia="zh-CN"/>
          </w:rPr>
          <w:t>n</w:t>
        </w:r>
      </w:ins>
      <w:ins w:id="224" w:author="cmcc-zsw" w:date="2024-05-08T23:12:33Z">
        <w:r>
          <w:rPr>
            <w:rFonts w:hint="eastAsia" w:eastAsia="宋体"/>
            <w:lang w:val="en-US" w:eastAsia="zh-CN"/>
          </w:rPr>
          <w:t>eeded</w:t>
        </w:r>
      </w:ins>
      <w:ins w:id="225" w:author="cmcc-zsw" w:date="2024-05-08T23:12:35Z">
        <w:r>
          <w:rPr>
            <w:rFonts w:hint="eastAsia" w:eastAsia="宋体"/>
            <w:lang w:val="en-US" w:eastAsia="zh-CN"/>
          </w:rPr>
          <w:t xml:space="preserve"> </w:t>
        </w:r>
      </w:ins>
      <w:ins w:id="226" w:author="cmcc-zsw" w:date="2024-05-08T23:12:36Z">
        <w:r>
          <w:rPr>
            <w:rFonts w:hint="eastAsia" w:eastAsia="宋体"/>
            <w:lang w:val="en-US" w:eastAsia="zh-CN"/>
          </w:rPr>
          <w:t>based o</w:t>
        </w:r>
      </w:ins>
      <w:ins w:id="227" w:author="cmcc-zsw" w:date="2024-05-08T23:12:37Z">
        <w:r>
          <w:rPr>
            <w:rFonts w:hint="eastAsia" w:eastAsia="宋体"/>
            <w:lang w:val="en-US" w:eastAsia="zh-CN"/>
          </w:rPr>
          <w:t xml:space="preserve">n </w:t>
        </w:r>
      </w:ins>
      <w:ins w:id="228" w:author="cmcc-zsw" w:date="2024-05-08T23:12:38Z">
        <w:r>
          <w:rPr>
            <w:rFonts w:hint="eastAsia" w:eastAsia="宋体"/>
            <w:lang w:val="en-US" w:eastAsia="zh-CN"/>
          </w:rPr>
          <w:t>th</w:t>
        </w:r>
      </w:ins>
      <w:ins w:id="229" w:author="cmcc-zsw" w:date="2024-05-08T23:12:39Z">
        <w:r>
          <w:rPr>
            <w:rFonts w:hint="eastAsia" w:eastAsia="宋体"/>
            <w:lang w:val="en-US" w:eastAsia="zh-CN"/>
          </w:rPr>
          <w:t xml:space="preserve">e </w:t>
        </w:r>
      </w:ins>
      <w:ins w:id="230" w:author="cmcc-zsw" w:date="2024-05-08T23:10:39Z">
        <w:r>
          <w:rPr>
            <w:rFonts w:hint="eastAsia" w:eastAsia="宋体"/>
            <w:lang w:val="en-US" w:eastAsia="zh-CN"/>
          </w:rPr>
          <w:t xml:space="preserve">service requirements </w:t>
        </w:r>
      </w:ins>
      <w:ins w:id="231" w:author="cmcc-zsw" w:date="2024-05-08T23:12:58Z">
        <w:r>
          <w:rPr>
            <w:rFonts w:hint="eastAsia" w:eastAsia="宋体"/>
            <w:lang w:val="en-US" w:eastAsia="zh-CN"/>
          </w:rPr>
          <w:t xml:space="preserve">and </w:t>
        </w:r>
      </w:ins>
      <w:ins w:id="232" w:author="cmcc-zsw" w:date="2024-05-08T23:14:36Z">
        <w:r>
          <w:rPr>
            <w:rFonts w:hint="eastAsia" w:eastAsia="宋体"/>
            <w:lang w:val="en-US" w:eastAsia="zh-CN"/>
          </w:rPr>
          <w:t xml:space="preserve">may </w:t>
        </w:r>
      </w:ins>
      <w:ins w:id="233" w:author="cmcc-zsw" w:date="2024-05-08T23:13:00Z">
        <w:r>
          <w:rPr>
            <w:rFonts w:hint="eastAsia" w:eastAsia="宋体"/>
            <w:lang w:val="en-US" w:eastAsia="zh-CN"/>
          </w:rPr>
          <w:t>ini</w:t>
        </w:r>
      </w:ins>
      <w:ins w:id="234" w:author="cmcc-zsw" w:date="2024-05-08T23:13:01Z">
        <w:r>
          <w:rPr>
            <w:rFonts w:hint="eastAsia" w:eastAsia="宋体"/>
            <w:lang w:val="en-US" w:eastAsia="zh-CN"/>
          </w:rPr>
          <w:t>tiat</w:t>
        </w:r>
      </w:ins>
      <w:ins w:id="235" w:author="cmcc-zsw" w:date="2024-05-08T23:13:02Z">
        <w:r>
          <w:rPr>
            <w:rFonts w:hint="eastAsia" w:eastAsia="宋体"/>
            <w:lang w:val="en-US" w:eastAsia="zh-CN"/>
          </w:rPr>
          <w:t>e th</w:t>
        </w:r>
      </w:ins>
      <w:ins w:id="236" w:author="cmcc-zsw" w:date="2024-05-08T23:13:03Z">
        <w:r>
          <w:rPr>
            <w:rFonts w:hint="eastAsia" w:eastAsia="宋体"/>
            <w:lang w:val="en-US" w:eastAsia="zh-CN"/>
          </w:rPr>
          <w:t xml:space="preserve">e </w:t>
        </w:r>
      </w:ins>
      <w:ins w:id="237" w:author="cmcc-zsw" w:date="2024-05-08T23:13:19Z">
        <w:r>
          <w:rPr>
            <w:bCs/>
          </w:rPr>
          <w:t xml:space="preserve">slice related communication service lifecycle management </w:t>
        </w:r>
      </w:ins>
      <w:ins w:id="238" w:author="cmcc-zsw" w:date="2024-05-08T23:13:20Z">
        <w:r>
          <w:rPr>
            <w:rFonts w:hint="eastAsia" w:eastAsia="宋体"/>
            <w:bCs/>
            <w:lang w:val="en-US" w:eastAsia="zh-CN"/>
          </w:rPr>
          <w:t xml:space="preserve">as </w:t>
        </w:r>
      </w:ins>
      <w:ins w:id="239" w:author="cmcc-zsw" w:date="2024-05-08T23:13:21Z">
        <w:r>
          <w:rPr>
            <w:rFonts w:hint="eastAsia" w:eastAsia="宋体"/>
            <w:bCs/>
            <w:lang w:val="en-US" w:eastAsia="zh-CN"/>
          </w:rPr>
          <w:t>define</w:t>
        </w:r>
      </w:ins>
      <w:ins w:id="240" w:author="cmcc-zsw" w:date="2024-05-08T23:13:22Z">
        <w:r>
          <w:rPr>
            <w:rFonts w:hint="eastAsia" w:eastAsia="宋体"/>
            <w:bCs/>
            <w:lang w:val="en-US" w:eastAsia="zh-CN"/>
          </w:rPr>
          <w:t xml:space="preserve">d in </w:t>
        </w:r>
      </w:ins>
      <w:ins w:id="241" w:author="cmcc-zsw" w:date="2024-05-08T23:13:23Z">
        <w:r>
          <w:rPr>
            <w:rFonts w:hint="eastAsia" w:eastAsia="宋体"/>
            <w:bCs/>
            <w:lang w:val="en-US" w:eastAsia="zh-CN"/>
          </w:rPr>
          <w:t>TS</w:t>
        </w:r>
      </w:ins>
      <w:ins w:id="242" w:author="cmcc-zsw" w:date="2024-05-08T23:13:24Z">
        <w:r>
          <w:rPr>
            <w:rFonts w:hint="eastAsia" w:eastAsia="宋体"/>
            <w:bCs/>
            <w:lang w:val="en-US" w:eastAsia="zh-CN"/>
          </w:rPr>
          <w:t xml:space="preserve"> 23.</w:t>
        </w:r>
      </w:ins>
      <w:ins w:id="243" w:author="cmcc-zsw" w:date="2024-05-08T23:13:25Z">
        <w:r>
          <w:rPr>
            <w:rFonts w:hint="eastAsia" w:eastAsia="宋体"/>
            <w:bCs/>
            <w:lang w:val="en-US" w:eastAsia="zh-CN"/>
          </w:rPr>
          <w:t>435</w:t>
        </w:r>
      </w:ins>
      <w:ins w:id="244" w:author="cmcc-zsw" w:date="2024-05-08T23:13:27Z">
        <w:r>
          <w:rPr>
            <w:rFonts w:hint="eastAsia" w:eastAsia="宋体"/>
            <w:bCs/>
            <w:lang w:val="en-US" w:eastAsia="zh-CN"/>
          </w:rPr>
          <w:t>, cl</w:t>
        </w:r>
      </w:ins>
      <w:ins w:id="245" w:author="cmcc-zsw" w:date="2024-05-08T23:13:28Z">
        <w:r>
          <w:rPr>
            <w:rFonts w:hint="eastAsia" w:eastAsia="宋体"/>
            <w:bCs/>
            <w:lang w:val="en-US" w:eastAsia="zh-CN"/>
          </w:rPr>
          <w:t xml:space="preserve">ause </w:t>
        </w:r>
      </w:ins>
      <w:ins w:id="246" w:author="cmcc-zsw" w:date="2024-05-08T23:13:32Z">
        <w:r>
          <w:rPr>
            <w:rFonts w:hint="eastAsia" w:eastAsia="宋体"/>
            <w:bCs/>
            <w:lang w:val="en-US" w:eastAsia="zh-CN"/>
          </w:rPr>
          <w:t>9</w:t>
        </w:r>
      </w:ins>
      <w:ins w:id="247" w:author="cmcc-zsw" w:date="2024-05-08T23:13:33Z">
        <w:r>
          <w:rPr>
            <w:rFonts w:hint="eastAsia" w:eastAsia="宋体"/>
            <w:bCs/>
            <w:lang w:val="en-US" w:eastAsia="zh-CN"/>
          </w:rPr>
          <w:t>.12.2</w:t>
        </w:r>
      </w:ins>
      <w:ins w:id="248" w:author="cmcc-zsw" w:date="2024-05-08T23:10:39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7"/>
        <w:numPr>
          <w:ilvl w:val="-1"/>
          <w:numId w:val="0"/>
        </w:numPr>
        <w:ind w:left="567" w:leftChars="0" w:firstLine="0" w:firstLineChars="0"/>
        <w:rPr>
          <w:ins w:id="249" w:author="cmcc-zsw" w:date="2024-05-08T23:14:03Z"/>
          <w:rFonts w:hint="default" w:eastAsia="宋体"/>
          <w:lang w:val="en-US" w:eastAsia="zh-CN"/>
        </w:rPr>
      </w:pPr>
      <w:ins w:id="250" w:author="cmcc-zsw" w:date="2024-05-11T14:35:45Z">
        <w:r>
          <w:rPr>
            <w:rFonts w:hint="eastAsia" w:eastAsia="宋体"/>
            <w:lang w:val="en-US" w:eastAsia="zh-CN"/>
          </w:rPr>
          <w:t xml:space="preserve">Before triggering the network slice management service, to determine the target UE of network slice(s), the XRApp server </w:t>
        </w:r>
      </w:ins>
      <w:ins w:id="251" w:author="cmcc-zsw" w:date="2024-05-11T14:35:45Z">
        <w:r>
          <w:rPr/>
          <w:t xml:space="preserve">acting as AF, may receive a UE location report or a monitoring event report from 5GC (assuming that </w:t>
        </w:r>
      </w:ins>
      <w:ins w:id="252" w:author="cmcc-zsw" w:date="2024-05-11T14:35:45Z">
        <w:r>
          <w:rPr>
            <w:rFonts w:hint="eastAsia" w:eastAsia="宋体"/>
            <w:lang w:val="en-US" w:eastAsia="zh-CN"/>
          </w:rPr>
          <w:t xml:space="preserve">XRApp </w:t>
        </w:r>
      </w:ins>
      <w:ins w:id="253" w:author="cmcc-zsw" w:date="2024-05-11T14:35:45Z">
        <w:r>
          <w:rPr/>
          <w:t>has subscribed to consume 5GC services like LCS or NEF monitoring events related to UE actual location, or UE mobility analytics from NWDAF)</w:t>
        </w:r>
      </w:ins>
      <w:ins w:id="254" w:author="cmcc-zsw" w:date="2024-05-11T14:35:45Z">
        <w:r>
          <w:rPr>
            <w:rFonts w:hint="eastAsia" w:eastAsia="宋体"/>
            <w:lang w:val="en-US" w:eastAsia="zh-CN"/>
          </w:rPr>
          <w:t xml:space="preserve"> or Location service from SEAL.</w:t>
        </w:r>
      </w:ins>
    </w:p>
    <w:p>
      <w:pPr>
        <w:pStyle w:val="77"/>
        <w:numPr>
          <w:ilvl w:val="-1"/>
          <w:numId w:val="0"/>
        </w:numPr>
        <w:ind w:left="567" w:hanging="283"/>
        <w:rPr>
          <w:ins w:id="255" w:author="cmcc-zsw" w:date="2024-05-08T23:18:25Z"/>
          <w:rFonts w:hint="eastAsia" w:eastAsia="宋体"/>
          <w:lang w:val="en-US" w:eastAsia="zh-CN"/>
        </w:rPr>
      </w:pPr>
      <w:ins w:id="256" w:author="cmcc-zsw" w:date="2024-05-08T23:14:05Z">
        <w:r>
          <w:rPr>
            <w:rFonts w:hint="eastAsia" w:eastAsia="宋体"/>
            <w:lang w:val="en-US" w:eastAsia="zh-CN"/>
          </w:rPr>
          <w:t>2</w:t>
        </w:r>
      </w:ins>
      <w:ins w:id="257" w:author="cmcc-zsw" w:date="2024-05-08T23:14:06Z">
        <w:r>
          <w:rPr>
            <w:rFonts w:hint="eastAsia" w:eastAsia="宋体"/>
            <w:lang w:val="en-US" w:eastAsia="zh-CN"/>
          </w:rPr>
          <w:t>b</w:t>
        </w:r>
      </w:ins>
      <w:ins w:id="258" w:author="cmcc-zsw" w:date="2024-05-08T23:14:07Z">
        <w:r>
          <w:rPr>
            <w:rFonts w:hint="eastAsia" w:eastAsia="宋体"/>
            <w:lang w:val="en-US" w:eastAsia="zh-CN"/>
          </w:rPr>
          <w:t>.</w:t>
        </w:r>
      </w:ins>
      <w:ins w:id="259" w:author="cmcc-zsw" w:date="2024-05-08T23:14:07Z">
        <w:r>
          <w:rPr>
            <w:rFonts w:hint="eastAsia" w:eastAsia="宋体"/>
            <w:lang w:val="en-US" w:eastAsia="zh-CN"/>
          </w:rPr>
          <w:tab/>
        </w:r>
      </w:ins>
      <w:ins w:id="260" w:author="cmcc-zsw" w:date="2024-05-08T23:14:21Z">
        <w:r>
          <w:rPr>
            <w:rFonts w:hint="eastAsia" w:eastAsia="宋体"/>
            <w:lang w:val="en-US" w:eastAsia="zh-CN"/>
          </w:rPr>
          <w:t xml:space="preserve">The XRApp server </w:t>
        </w:r>
      </w:ins>
      <w:ins w:id="261" w:author="cmcc-zsw" w:date="2024-05-08T23:14:46Z">
        <w:r>
          <w:rPr>
            <w:rFonts w:hint="eastAsia" w:eastAsia="宋体"/>
            <w:lang w:val="en-US" w:eastAsia="zh-CN"/>
          </w:rPr>
          <w:t xml:space="preserve">determines whether </w:t>
        </w:r>
      </w:ins>
      <w:ins w:id="262" w:author="cmcc-zsw" w:date="2024-05-08T23:14:48Z">
        <w:r>
          <w:rPr>
            <w:rFonts w:hint="eastAsia" w:eastAsia="宋体"/>
            <w:lang w:val="en-US" w:eastAsia="zh-CN"/>
          </w:rPr>
          <w:t xml:space="preserve">the </w:t>
        </w:r>
      </w:ins>
      <w:ins w:id="263" w:author="cmcc-zsw" w:date="2024-05-08T23:16:27Z">
        <w:r>
          <w:rPr>
            <w:rFonts w:hint="eastAsia" w:eastAsia="宋体"/>
            <w:lang w:val="en-US" w:eastAsia="zh-CN"/>
          </w:rPr>
          <w:t xml:space="preserve">SEALDD enabled bandwidth </w:t>
        </w:r>
      </w:ins>
      <w:ins w:id="264" w:author="cmcc-zsw" w:date="2024-05-08T23:18:01Z">
        <w:r>
          <w:rPr>
            <w:rFonts w:hint="eastAsia" w:eastAsia="宋体"/>
            <w:lang w:val="en-US" w:eastAsia="zh-CN"/>
          </w:rPr>
          <w:t>cont</w:t>
        </w:r>
      </w:ins>
      <w:ins w:id="265" w:author="cmcc-zsw" w:date="2024-05-08T23:18:02Z">
        <w:r>
          <w:rPr>
            <w:rFonts w:hint="eastAsia" w:eastAsia="宋体"/>
            <w:lang w:val="en-US" w:eastAsia="zh-CN"/>
          </w:rPr>
          <w:t>rol</w:t>
        </w:r>
      </w:ins>
      <w:ins w:id="266" w:author="cmcc-zsw" w:date="2024-05-08T23:05:53Z">
        <w:r>
          <w:rPr/>
          <w:t xml:space="preserve"> </w:t>
        </w:r>
      </w:ins>
      <w:ins w:id="267" w:author="cmcc-zsw" w:date="2024-05-08T23:16:37Z">
        <w:r>
          <w:rPr>
            <w:rFonts w:hint="eastAsia" w:eastAsia="宋体"/>
            <w:lang w:val="en-US" w:eastAsia="zh-CN"/>
          </w:rPr>
          <w:t>is n</w:t>
        </w:r>
      </w:ins>
      <w:ins w:id="268" w:author="cmcc-zsw" w:date="2024-05-08T23:16:38Z">
        <w:r>
          <w:rPr>
            <w:rFonts w:hint="eastAsia" w:eastAsia="宋体"/>
            <w:lang w:val="en-US" w:eastAsia="zh-CN"/>
          </w:rPr>
          <w:t>eeded</w:t>
        </w:r>
      </w:ins>
      <w:ins w:id="269" w:author="cmcc-zsw" w:date="2024-05-08T23:16:39Z">
        <w:r>
          <w:rPr>
            <w:rFonts w:hint="eastAsia" w:eastAsia="宋体"/>
            <w:lang w:val="en-US" w:eastAsia="zh-CN"/>
          </w:rPr>
          <w:t xml:space="preserve">, </w:t>
        </w:r>
      </w:ins>
      <w:ins w:id="270" w:author="cmcc-zsw" w:date="2024-05-08T23:16:40Z">
        <w:r>
          <w:rPr>
            <w:rFonts w:hint="eastAsia" w:eastAsia="宋体"/>
            <w:lang w:val="en-US" w:eastAsia="zh-CN"/>
          </w:rPr>
          <w:t>and m</w:t>
        </w:r>
      </w:ins>
      <w:ins w:id="271" w:author="cmcc-zsw" w:date="2024-05-08T23:16:41Z">
        <w:r>
          <w:rPr>
            <w:rFonts w:hint="eastAsia" w:eastAsia="宋体"/>
            <w:lang w:val="en-US" w:eastAsia="zh-CN"/>
          </w:rPr>
          <w:t>ay</w:t>
        </w:r>
      </w:ins>
      <w:ins w:id="272" w:author="cmcc-zsw" w:date="2024-05-08T23:16:42Z">
        <w:r>
          <w:rPr>
            <w:rFonts w:hint="eastAsia" w:eastAsia="宋体"/>
            <w:lang w:val="en-US" w:eastAsia="zh-CN"/>
          </w:rPr>
          <w:t xml:space="preserve"> </w:t>
        </w:r>
      </w:ins>
      <w:ins w:id="273" w:author="cmcc-zsw" w:date="2024-05-08T23:16:45Z">
        <w:r>
          <w:rPr>
            <w:rFonts w:hint="eastAsia" w:eastAsia="宋体"/>
            <w:lang w:val="en-US" w:eastAsia="zh-CN"/>
          </w:rPr>
          <w:t>ini</w:t>
        </w:r>
      </w:ins>
      <w:ins w:id="274" w:author="cmcc-zsw" w:date="2024-05-08T23:16:46Z">
        <w:r>
          <w:rPr>
            <w:rFonts w:hint="eastAsia" w:eastAsia="宋体"/>
            <w:lang w:val="en-US" w:eastAsia="zh-CN"/>
          </w:rPr>
          <w:t>ti</w:t>
        </w:r>
      </w:ins>
      <w:ins w:id="275" w:author="cmcc-zsw" w:date="2024-05-08T23:16:52Z">
        <w:r>
          <w:rPr>
            <w:rFonts w:hint="eastAsia" w:eastAsia="宋体"/>
            <w:lang w:val="en-US" w:eastAsia="zh-CN"/>
          </w:rPr>
          <w:t>a</w:t>
        </w:r>
      </w:ins>
      <w:ins w:id="276" w:author="cmcc-zsw" w:date="2024-05-08T23:16:53Z">
        <w:r>
          <w:rPr>
            <w:rFonts w:hint="eastAsia" w:eastAsia="宋体"/>
            <w:lang w:val="en-US" w:eastAsia="zh-CN"/>
          </w:rPr>
          <w:t>te</w:t>
        </w:r>
      </w:ins>
      <w:ins w:id="277" w:author="cmcc-zsw" w:date="2024-05-08T23:16:54Z">
        <w:r>
          <w:rPr>
            <w:rFonts w:hint="eastAsia" w:eastAsia="宋体"/>
            <w:lang w:val="en-US" w:eastAsia="zh-CN"/>
          </w:rPr>
          <w:t xml:space="preserve"> the</w:t>
        </w:r>
      </w:ins>
      <w:ins w:id="278" w:author="cmcc-zsw" w:date="2024-05-08T23:16:55Z">
        <w:r>
          <w:rPr>
            <w:rFonts w:hint="eastAsia" w:eastAsia="宋体"/>
            <w:lang w:val="en-US" w:eastAsia="zh-CN"/>
          </w:rPr>
          <w:t xml:space="preserve"> </w:t>
        </w:r>
      </w:ins>
      <w:ins w:id="279" w:author="cmcc-zsw" w:date="2024-05-08T23:18:16Z">
        <w:r>
          <w:rPr>
            <w:rFonts w:hint="eastAsia" w:eastAsia="宋体"/>
            <w:lang w:val="en-US" w:eastAsia="zh-CN"/>
          </w:rPr>
          <w:t xml:space="preserve">SEALDD enabled bandwidth </w:t>
        </w:r>
      </w:ins>
      <w:ins w:id="280" w:author="cmcc-zsw" w:date="2024-05-08T23:18:19Z">
        <w:r>
          <w:rPr>
            <w:rFonts w:hint="eastAsia" w:eastAsia="宋体"/>
            <w:lang w:val="en-US" w:eastAsia="zh-CN"/>
          </w:rPr>
          <w:t>cont</w:t>
        </w:r>
      </w:ins>
      <w:ins w:id="281" w:author="cmcc-zsw" w:date="2024-05-08T23:18:20Z">
        <w:r>
          <w:rPr>
            <w:rFonts w:hint="eastAsia" w:eastAsia="宋体"/>
            <w:lang w:val="en-US" w:eastAsia="zh-CN"/>
          </w:rPr>
          <w:t>rol</w:t>
        </w:r>
      </w:ins>
      <w:ins w:id="282" w:author="cmcc-zsw" w:date="2024-05-08T23:18:21Z">
        <w:r>
          <w:rPr>
            <w:rFonts w:hint="eastAsia" w:eastAsia="宋体"/>
            <w:lang w:val="en-US" w:eastAsia="zh-CN"/>
          </w:rPr>
          <w:t xml:space="preserve"> </w:t>
        </w:r>
      </w:ins>
      <w:ins w:id="283" w:author="cmcc-zsw" w:date="2024-05-08T23:18:16Z">
        <w:r>
          <w:rPr>
            <w:rFonts w:hint="eastAsia" w:eastAsia="宋体"/>
            <w:lang w:val="en-US" w:eastAsia="zh-CN"/>
          </w:rPr>
          <w:t>for different VAL users</w:t>
        </w:r>
      </w:ins>
      <w:ins w:id="284" w:author="cmcc-zsw" w:date="2024-05-08T23:18:34Z">
        <w:r>
          <w:rPr>
            <w:rFonts w:hint="eastAsia" w:eastAsia="宋体"/>
            <w:lang w:val="en-US" w:eastAsia="zh-CN"/>
          </w:rPr>
          <w:t xml:space="preserve"> </w:t>
        </w:r>
      </w:ins>
      <w:ins w:id="285" w:author="cmcc-zsw" w:date="2024-05-08T23:18:35Z">
        <w:r>
          <w:rPr>
            <w:rFonts w:hint="eastAsia" w:eastAsia="宋体"/>
            <w:lang w:val="en-US" w:eastAsia="zh-CN"/>
          </w:rPr>
          <w:t>as de</w:t>
        </w:r>
      </w:ins>
      <w:ins w:id="286" w:author="cmcc-zsw" w:date="2024-05-08T23:18:36Z">
        <w:r>
          <w:rPr>
            <w:rFonts w:hint="eastAsia" w:eastAsia="宋体"/>
            <w:lang w:val="en-US" w:eastAsia="zh-CN"/>
          </w:rPr>
          <w:t>fined</w:t>
        </w:r>
      </w:ins>
      <w:ins w:id="287" w:author="cmcc-zsw" w:date="2024-05-08T23:18:37Z">
        <w:r>
          <w:rPr>
            <w:rFonts w:hint="eastAsia" w:eastAsia="宋体"/>
            <w:lang w:val="en-US" w:eastAsia="zh-CN"/>
          </w:rPr>
          <w:t xml:space="preserve"> in </w:t>
        </w:r>
      </w:ins>
      <w:ins w:id="288" w:author="cmcc-zsw" w:date="2024-05-08T23:18:38Z">
        <w:r>
          <w:rPr>
            <w:rFonts w:hint="eastAsia" w:eastAsia="宋体"/>
            <w:lang w:val="en-US" w:eastAsia="zh-CN"/>
          </w:rPr>
          <w:t>TS</w:t>
        </w:r>
      </w:ins>
      <w:ins w:id="289" w:author="cmcc-zsw" w:date="2024-05-08T23:18:39Z">
        <w:r>
          <w:rPr>
            <w:rFonts w:hint="eastAsia" w:eastAsia="宋体"/>
            <w:lang w:val="en-US" w:eastAsia="zh-CN"/>
          </w:rPr>
          <w:t>23.</w:t>
        </w:r>
      </w:ins>
      <w:ins w:id="290" w:author="cmcc-zsw" w:date="2024-05-08T23:18:40Z">
        <w:r>
          <w:rPr>
            <w:rFonts w:hint="eastAsia" w:eastAsia="宋体"/>
            <w:lang w:val="en-US" w:eastAsia="zh-CN"/>
          </w:rPr>
          <w:t>433</w:t>
        </w:r>
      </w:ins>
      <w:ins w:id="291" w:author="cmcc-zsw" w:date="2024-05-08T23:18:41Z">
        <w:r>
          <w:rPr>
            <w:rFonts w:hint="eastAsia" w:eastAsia="宋体"/>
            <w:lang w:val="en-US" w:eastAsia="zh-CN"/>
          </w:rPr>
          <w:t>, cl</w:t>
        </w:r>
      </w:ins>
      <w:ins w:id="292" w:author="cmcc-zsw" w:date="2024-05-08T23:18:42Z">
        <w:r>
          <w:rPr>
            <w:rFonts w:hint="eastAsia" w:eastAsia="宋体"/>
            <w:lang w:val="en-US" w:eastAsia="zh-CN"/>
          </w:rPr>
          <w:t>ause</w:t>
        </w:r>
      </w:ins>
      <w:ins w:id="293" w:author="cmcc-zsw" w:date="2024-05-08T23:18:43Z">
        <w:r>
          <w:rPr>
            <w:rFonts w:hint="eastAsia" w:eastAsia="宋体"/>
            <w:lang w:val="en-US" w:eastAsia="zh-CN"/>
          </w:rPr>
          <w:t xml:space="preserve"> </w:t>
        </w:r>
      </w:ins>
      <w:ins w:id="294" w:author="cmcc-zsw" w:date="2024-05-08T23:18:50Z">
        <w:r>
          <w:rPr>
            <w:rFonts w:hint="eastAsia" w:eastAsia="宋体"/>
            <w:lang w:val="en-US" w:eastAsia="zh-CN"/>
          </w:rPr>
          <w:t>9.8.</w:t>
        </w:r>
      </w:ins>
      <w:ins w:id="295" w:author="cmcc-zsw" w:date="2024-05-08T23:18:51Z">
        <w:r>
          <w:rPr>
            <w:rFonts w:hint="eastAsia" w:eastAsia="宋体"/>
            <w:lang w:val="en-US" w:eastAsia="zh-CN"/>
          </w:rPr>
          <w:t>2</w:t>
        </w:r>
      </w:ins>
      <w:ins w:id="296" w:author="cmcc-zsw" w:date="2024-05-08T23:06:46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7"/>
        <w:numPr>
          <w:ilvl w:val="-1"/>
          <w:numId w:val="0"/>
        </w:numPr>
        <w:ind w:left="567" w:hanging="283"/>
        <w:rPr>
          <w:ins w:id="297" w:author="cmcc-zsw" w:date="2024-05-08T23:06:39Z"/>
          <w:rFonts w:hint="default" w:eastAsia="宋体"/>
          <w:lang w:val="en-US" w:eastAsia="zh-CN"/>
        </w:rPr>
      </w:pPr>
      <w:ins w:id="298" w:author="cmcc-zsw" w:date="2024-05-08T23:18:28Z">
        <w:r>
          <w:rPr>
            <w:rFonts w:hint="eastAsia" w:eastAsia="宋体"/>
            <w:lang w:val="en-US" w:eastAsia="zh-CN"/>
          </w:rPr>
          <w:t>2c</w:t>
        </w:r>
      </w:ins>
      <w:ins w:id="299" w:author="cmcc-zsw" w:date="2024-05-08T23:18:30Z">
        <w:r>
          <w:rPr>
            <w:rFonts w:hint="eastAsia" w:eastAsia="宋体"/>
            <w:lang w:val="en-US" w:eastAsia="zh-CN"/>
          </w:rPr>
          <w:t>.</w:t>
        </w:r>
      </w:ins>
      <w:ins w:id="300" w:author="cmcc-zsw" w:date="2024-05-08T23:18:30Z">
        <w:r>
          <w:rPr>
            <w:rFonts w:hint="eastAsia" w:eastAsia="宋体"/>
            <w:lang w:val="en-US" w:eastAsia="zh-CN"/>
          </w:rPr>
          <w:tab/>
        </w:r>
      </w:ins>
      <w:ins w:id="301" w:author="cmcc-zsw" w:date="2024-05-08T23:19:41Z">
        <w:r>
          <w:rPr>
            <w:rFonts w:hint="eastAsia" w:eastAsia="宋体"/>
            <w:lang w:val="en-US" w:eastAsia="zh-CN"/>
          </w:rPr>
          <w:t>The</w:t>
        </w:r>
      </w:ins>
      <w:ins w:id="302" w:author="cmcc-zsw" w:date="2024-05-08T23:19:42Z">
        <w:r>
          <w:rPr>
            <w:rFonts w:hint="eastAsia" w:eastAsia="宋体"/>
            <w:lang w:val="en-US" w:eastAsia="zh-CN"/>
          </w:rPr>
          <w:t xml:space="preserve"> </w:t>
        </w:r>
      </w:ins>
      <w:ins w:id="303" w:author="cmcc-zsw" w:date="2024-05-08T23:19:49Z">
        <w:r>
          <w:rPr>
            <w:rFonts w:hint="eastAsia" w:eastAsia="宋体"/>
            <w:lang w:val="en-US" w:eastAsia="zh-CN"/>
          </w:rPr>
          <w:t xml:space="preserve">XRApp server determines whether </w:t>
        </w:r>
      </w:ins>
      <w:ins w:id="304" w:author="cmcc-zsw" w:date="2024-05-08T23:20:03Z">
        <w:r>
          <w:rPr>
            <w:rFonts w:hint="eastAsia" w:eastAsia="宋体"/>
            <w:lang w:val="en-US" w:eastAsia="zh-CN"/>
          </w:rPr>
          <w:t>i</w:t>
        </w:r>
      </w:ins>
      <w:ins w:id="305" w:author="cmcc-zsw" w:date="2024-05-08T23:20:04Z">
        <w:r>
          <w:rPr>
            <w:rFonts w:hint="eastAsia" w:eastAsia="宋体"/>
            <w:lang w:val="en-US" w:eastAsia="zh-CN"/>
          </w:rPr>
          <w:t xml:space="preserve">t </w:t>
        </w:r>
      </w:ins>
      <w:ins w:id="306" w:author="cmcc-zsw" w:date="2024-05-08T23:20:05Z">
        <w:r>
          <w:rPr>
            <w:rFonts w:hint="eastAsia" w:eastAsia="宋体"/>
            <w:lang w:val="en-US" w:eastAsia="zh-CN"/>
          </w:rPr>
          <w:t>is n</w:t>
        </w:r>
      </w:ins>
      <w:ins w:id="307" w:author="cmcc-zsw" w:date="2024-05-08T23:20:06Z">
        <w:r>
          <w:rPr>
            <w:rFonts w:hint="eastAsia" w:eastAsia="宋体"/>
            <w:lang w:val="en-US" w:eastAsia="zh-CN"/>
          </w:rPr>
          <w:t xml:space="preserve">eeded </w:t>
        </w:r>
      </w:ins>
      <w:ins w:id="308" w:author="cmcc-zsw" w:date="2024-05-08T23:20:07Z">
        <w:r>
          <w:rPr>
            <w:rFonts w:hint="eastAsia" w:eastAsia="宋体"/>
            <w:lang w:val="en-US" w:eastAsia="zh-CN"/>
          </w:rPr>
          <w:t xml:space="preserve">to </w:t>
        </w:r>
      </w:ins>
      <w:ins w:id="309" w:author="cmcc-zsw" w:date="2024-05-08T23:20:12Z">
        <w:r>
          <w:rPr>
            <w:rFonts w:hint="eastAsia" w:eastAsia="宋体"/>
            <w:lang w:val="en-US" w:eastAsia="zh-CN"/>
          </w:rPr>
          <w:t>reques</w:t>
        </w:r>
      </w:ins>
      <w:ins w:id="310" w:author="cmcc-zsw" w:date="2024-05-08T23:20:13Z">
        <w:r>
          <w:rPr>
            <w:rFonts w:hint="eastAsia" w:eastAsia="宋体"/>
            <w:lang w:val="en-US" w:eastAsia="zh-CN"/>
          </w:rPr>
          <w:t xml:space="preserve">t a </w:t>
        </w:r>
      </w:ins>
      <w:ins w:id="311" w:author="cmcc-zsw" w:date="2024-05-08T23:20:15Z">
        <w:r>
          <w:rPr>
            <w:rFonts w:hint="eastAsia" w:eastAsia="宋体"/>
            <w:lang w:val="en-US" w:eastAsia="zh-CN"/>
          </w:rPr>
          <w:t>sp</w:t>
        </w:r>
      </w:ins>
      <w:ins w:id="312" w:author="cmcc-zsw" w:date="2024-05-08T23:20:17Z">
        <w:r>
          <w:rPr>
            <w:rFonts w:hint="eastAsia" w:eastAsia="宋体"/>
            <w:lang w:val="en-US" w:eastAsia="zh-CN"/>
          </w:rPr>
          <w:t>eci</w:t>
        </w:r>
      </w:ins>
      <w:ins w:id="313" w:author="cmcc-zsw" w:date="2024-05-08T23:20:18Z">
        <w:r>
          <w:rPr>
            <w:rFonts w:hint="eastAsia" w:eastAsia="宋体"/>
            <w:lang w:val="en-US" w:eastAsia="zh-CN"/>
          </w:rPr>
          <w:t xml:space="preserve">fic </w:t>
        </w:r>
      </w:ins>
      <w:ins w:id="314" w:author="cmcc-zsw" w:date="2024-05-08T23:20:20Z">
        <w:r>
          <w:rPr>
            <w:rFonts w:hint="eastAsia" w:eastAsia="宋体"/>
            <w:lang w:val="en-US" w:eastAsia="zh-CN"/>
          </w:rPr>
          <w:t>s</w:t>
        </w:r>
      </w:ins>
      <w:ins w:id="315" w:author="cmcc-zsw" w:date="2024-05-08T23:20:21Z">
        <w:r>
          <w:rPr>
            <w:rFonts w:hint="eastAsia" w:eastAsia="宋体"/>
            <w:lang w:val="en-US" w:eastAsia="zh-CN"/>
          </w:rPr>
          <w:t>e</w:t>
        </w:r>
      </w:ins>
      <w:ins w:id="316" w:author="cmcc-zsw" w:date="2024-05-08T23:20:24Z">
        <w:r>
          <w:rPr>
            <w:rFonts w:hint="eastAsia" w:eastAsia="宋体"/>
            <w:lang w:val="en-US" w:eastAsia="zh-CN"/>
          </w:rPr>
          <w:t>ssion</w:t>
        </w:r>
      </w:ins>
      <w:r>
        <w:rPr>
          <w:rFonts w:hint="eastAsia" w:eastAsia="宋体"/>
          <w:lang w:val="en-US" w:eastAsia="zh-CN"/>
        </w:rPr>
        <w:t>.</w:t>
      </w:r>
      <w:ins w:id="317" w:author="cmcc-zsw" w:date="2024-05-08T23:20:33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>I</w:t>
      </w:r>
      <w:ins w:id="318" w:author="cmcc-zsw" w:date="2024-05-08T23:20:34Z">
        <w:r>
          <w:rPr>
            <w:rFonts w:hint="eastAsia" w:eastAsia="宋体"/>
            <w:lang w:val="en-US" w:eastAsia="zh-CN"/>
          </w:rPr>
          <w:t>f ne</w:t>
        </w:r>
      </w:ins>
      <w:ins w:id="319" w:author="cmcc-zsw" w:date="2024-05-08T23:20:35Z">
        <w:r>
          <w:rPr>
            <w:rFonts w:hint="eastAsia" w:eastAsia="宋体"/>
            <w:lang w:val="en-US" w:eastAsia="zh-CN"/>
          </w:rPr>
          <w:t xml:space="preserve">eded, </w:t>
        </w:r>
      </w:ins>
      <w:ins w:id="320" w:author="cmcc-zsw" w:date="2024-05-08T23:20:36Z">
        <w:r>
          <w:rPr>
            <w:rFonts w:hint="eastAsia" w:eastAsia="宋体"/>
            <w:lang w:val="en-US" w:eastAsia="zh-CN"/>
          </w:rPr>
          <w:t>the</w:t>
        </w:r>
      </w:ins>
      <w:ins w:id="321" w:author="cmcc-zsw" w:date="2024-05-08T23:20:37Z">
        <w:r>
          <w:rPr>
            <w:rFonts w:hint="eastAsia" w:eastAsia="宋体"/>
            <w:lang w:val="en-US" w:eastAsia="zh-CN"/>
          </w:rPr>
          <w:t xml:space="preserve"> </w:t>
        </w:r>
      </w:ins>
      <w:ins w:id="322" w:author="cmcc-zsw" w:date="2024-05-08T23:20:46Z">
        <w:r>
          <w:rPr>
            <w:rFonts w:hint="eastAsia" w:eastAsia="宋体"/>
            <w:lang w:val="en-US" w:eastAsia="zh-CN"/>
          </w:rPr>
          <w:t>XRApp server</w:t>
        </w:r>
      </w:ins>
      <w:ins w:id="323" w:author="cmcc-zsw" w:date="2024-05-08T23:21:13Z">
        <w:r>
          <w:rPr>
            <w:rFonts w:hint="eastAsia" w:eastAsia="宋体"/>
            <w:lang w:val="en-US" w:eastAsia="zh-CN"/>
          </w:rPr>
          <w:t xml:space="preserve"> </w:t>
        </w:r>
      </w:ins>
      <w:ins w:id="324" w:author="cmcc-zsw" w:date="2024-05-08T23:21:14Z">
        <w:r>
          <w:rPr>
            <w:rFonts w:hint="eastAsia" w:eastAsia="宋体"/>
            <w:lang w:val="en-US" w:eastAsia="zh-CN"/>
          </w:rPr>
          <w:t>ini</w:t>
        </w:r>
      </w:ins>
      <w:ins w:id="325" w:author="cmcc-zsw" w:date="2024-05-08T23:21:15Z">
        <w:r>
          <w:rPr>
            <w:rFonts w:hint="eastAsia" w:eastAsia="宋体"/>
            <w:lang w:val="en-US" w:eastAsia="zh-CN"/>
          </w:rPr>
          <w:t>t</w:t>
        </w:r>
      </w:ins>
      <w:ins w:id="326" w:author="cmcc-zsw" w:date="2024-05-08T23:21:16Z">
        <w:r>
          <w:rPr>
            <w:rFonts w:hint="eastAsia" w:eastAsia="宋体"/>
            <w:lang w:val="en-US" w:eastAsia="zh-CN"/>
          </w:rPr>
          <w:t>i</w:t>
        </w:r>
      </w:ins>
      <w:ins w:id="327" w:author="cmcc-zsw" w:date="2024-05-08T23:21:22Z">
        <w:r>
          <w:rPr>
            <w:rFonts w:hint="eastAsia" w:eastAsia="宋体"/>
            <w:lang w:val="en-US" w:eastAsia="zh-CN"/>
          </w:rPr>
          <w:t>ate</w:t>
        </w:r>
      </w:ins>
      <w:ins w:id="328" w:author="cmcc-zsw" w:date="2024-05-08T23:21:27Z">
        <w:r>
          <w:rPr>
            <w:rFonts w:hint="eastAsia" w:eastAsia="宋体"/>
            <w:lang w:val="en-US" w:eastAsia="zh-CN"/>
          </w:rPr>
          <w:t>s</w:t>
        </w:r>
      </w:ins>
      <w:ins w:id="329" w:author="cmcc-zsw" w:date="2024-05-08T23:21:22Z">
        <w:r>
          <w:rPr>
            <w:rFonts w:hint="eastAsia" w:eastAsia="宋体"/>
            <w:lang w:val="en-US" w:eastAsia="zh-CN"/>
          </w:rPr>
          <w:t xml:space="preserve"> </w:t>
        </w:r>
      </w:ins>
      <w:ins w:id="330" w:author="cmcc-zsw" w:date="2024-05-08T23:22:11Z">
        <w:bookmarkStart w:id="20" w:name="_Toc45193079"/>
        <w:bookmarkStart w:id="21" w:name="_Toc36191989"/>
        <w:bookmarkStart w:id="22" w:name="_Toc51834798"/>
        <w:bookmarkStart w:id="23" w:name="_Toc47592711"/>
        <w:bookmarkStart w:id="24" w:name="_Toc145939702"/>
        <w:r>
          <w:rPr>
            <w:rFonts w:hint="eastAsia" w:eastAsia="宋体"/>
            <w:lang w:val="en-US" w:eastAsia="zh-CN"/>
          </w:rPr>
          <w:t xml:space="preserve">AF session with required QoS update </w:t>
        </w:r>
        <w:bookmarkEnd w:id="20"/>
        <w:bookmarkEnd w:id="21"/>
        <w:bookmarkEnd w:id="22"/>
        <w:bookmarkEnd w:id="23"/>
        <w:bookmarkEnd w:id="24"/>
      </w:ins>
      <w:ins w:id="331" w:author="cmcc-zsw" w:date="2024-05-08T23:22:26Z">
        <w:r>
          <w:rPr>
            <w:rFonts w:hint="eastAsia" w:eastAsia="宋体"/>
            <w:lang w:val="en-US" w:eastAsia="zh-CN"/>
          </w:rPr>
          <w:t xml:space="preserve">as defined in TS 23.502, clause </w:t>
        </w:r>
      </w:ins>
      <w:ins w:id="332" w:author="cmcc-zsw" w:date="2024-05-08T23:22:18Z">
        <w:r>
          <w:rPr>
            <w:rFonts w:hint="eastAsia" w:eastAsia="宋体"/>
            <w:lang w:val="en-US" w:eastAsia="zh-CN"/>
          </w:rPr>
          <w:t>4.15.6.6a</w:t>
        </w:r>
      </w:ins>
      <w:ins w:id="333" w:author="cmcc-zsw" w:date="2024-05-08T23:22:33Z">
        <w:r>
          <w:rPr>
            <w:rFonts w:hint="eastAsia" w:eastAsia="宋体"/>
            <w:lang w:val="en-US" w:eastAsia="zh-CN"/>
          </w:rPr>
          <w:t xml:space="preserve">, or </w:t>
        </w:r>
      </w:ins>
      <w:ins w:id="334" w:author="cmcc-zsw" w:date="2024-05-08T23:21:23Z">
        <w:r>
          <w:rPr>
            <w:rFonts w:eastAsia="宋体"/>
          </w:rPr>
          <w:t>Multi-member AF session with required QoS</w:t>
        </w:r>
      </w:ins>
      <w:ins w:id="335" w:author="cmcc-zsw" w:date="2024-05-08T23:19:53Z">
        <w:r>
          <w:rPr>
            <w:rFonts w:hint="eastAsia" w:eastAsia="宋体"/>
            <w:lang w:val="en-US" w:eastAsia="zh-CN"/>
          </w:rPr>
          <w:t xml:space="preserve"> </w:t>
        </w:r>
      </w:ins>
      <w:ins w:id="336" w:author="cmcc-zsw" w:date="2024-05-08T23:21:29Z">
        <w:r>
          <w:rPr>
            <w:rFonts w:hint="eastAsia" w:eastAsia="宋体"/>
            <w:lang w:val="en-US" w:eastAsia="zh-CN"/>
          </w:rPr>
          <w:t xml:space="preserve">as </w:t>
        </w:r>
      </w:ins>
      <w:ins w:id="337" w:author="cmcc-zsw" w:date="2024-05-08T23:21:30Z">
        <w:r>
          <w:rPr>
            <w:rFonts w:hint="eastAsia" w:eastAsia="宋体"/>
            <w:lang w:val="en-US" w:eastAsia="zh-CN"/>
          </w:rPr>
          <w:t>def</w:t>
        </w:r>
      </w:ins>
      <w:ins w:id="338" w:author="cmcc-zsw" w:date="2024-05-08T23:21:31Z">
        <w:r>
          <w:rPr>
            <w:rFonts w:hint="eastAsia" w:eastAsia="宋体"/>
            <w:lang w:val="en-US" w:eastAsia="zh-CN"/>
          </w:rPr>
          <w:t>ined</w:t>
        </w:r>
      </w:ins>
      <w:ins w:id="339" w:author="cmcc-zsw" w:date="2024-05-08T23:21:32Z">
        <w:r>
          <w:rPr>
            <w:rFonts w:hint="eastAsia" w:eastAsia="宋体"/>
            <w:lang w:val="en-US" w:eastAsia="zh-CN"/>
          </w:rPr>
          <w:t xml:space="preserve"> </w:t>
        </w:r>
      </w:ins>
      <w:ins w:id="340" w:author="cmcc-zsw" w:date="2024-05-08T23:21:33Z">
        <w:r>
          <w:rPr>
            <w:rFonts w:hint="eastAsia" w:eastAsia="宋体"/>
            <w:lang w:val="en-US" w:eastAsia="zh-CN"/>
          </w:rPr>
          <w:t xml:space="preserve">in </w:t>
        </w:r>
      </w:ins>
      <w:ins w:id="341" w:author="cmcc-zsw" w:date="2024-05-08T23:21:34Z">
        <w:r>
          <w:rPr>
            <w:rFonts w:hint="eastAsia" w:eastAsia="宋体"/>
            <w:lang w:val="en-US" w:eastAsia="zh-CN"/>
          </w:rPr>
          <w:t>T</w:t>
        </w:r>
      </w:ins>
      <w:ins w:id="342" w:author="cmcc-zsw" w:date="2024-05-08T23:21:35Z">
        <w:r>
          <w:rPr>
            <w:rFonts w:hint="eastAsia" w:eastAsia="宋体"/>
            <w:lang w:val="en-US" w:eastAsia="zh-CN"/>
          </w:rPr>
          <w:t>S 23</w:t>
        </w:r>
      </w:ins>
      <w:ins w:id="343" w:author="cmcc-zsw" w:date="2024-05-08T23:21:36Z">
        <w:r>
          <w:rPr>
            <w:rFonts w:hint="eastAsia" w:eastAsia="宋体"/>
            <w:lang w:val="en-US" w:eastAsia="zh-CN"/>
          </w:rPr>
          <w:t>.50</w:t>
        </w:r>
      </w:ins>
      <w:ins w:id="344" w:author="cmcc-zsw" w:date="2024-05-08T23:21:37Z">
        <w:r>
          <w:rPr>
            <w:rFonts w:hint="eastAsia" w:eastAsia="宋体"/>
            <w:lang w:val="en-US" w:eastAsia="zh-CN"/>
          </w:rPr>
          <w:t xml:space="preserve">2, </w:t>
        </w:r>
      </w:ins>
      <w:ins w:id="345" w:author="cmcc-zsw" w:date="2024-05-08T23:21:38Z">
        <w:r>
          <w:rPr>
            <w:rFonts w:hint="eastAsia" w:eastAsia="宋体"/>
            <w:lang w:val="en-US" w:eastAsia="zh-CN"/>
          </w:rPr>
          <w:t>clause</w:t>
        </w:r>
      </w:ins>
      <w:ins w:id="346" w:author="cmcc-zsw" w:date="2024-05-08T23:21:39Z">
        <w:r>
          <w:rPr>
            <w:rFonts w:hint="eastAsia" w:eastAsia="宋体"/>
            <w:lang w:val="en-US" w:eastAsia="zh-CN"/>
          </w:rPr>
          <w:t xml:space="preserve"> </w:t>
        </w:r>
      </w:ins>
      <w:ins w:id="347" w:author="cmcc-zsw" w:date="2024-05-08T23:21:45Z">
        <w:r>
          <w:rPr>
            <w:rFonts w:hint="eastAsia" w:eastAsia="宋体"/>
            <w:lang w:val="en-US" w:eastAsia="zh-CN"/>
          </w:rPr>
          <w:t>4</w:t>
        </w:r>
      </w:ins>
      <w:ins w:id="348" w:author="cmcc-zsw" w:date="2024-05-08T23:21:46Z">
        <w:r>
          <w:rPr>
            <w:rFonts w:hint="eastAsia" w:eastAsia="宋体"/>
            <w:lang w:val="en-US" w:eastAsia="zh-CN"/>
          </w:rPr>
          <w:t>.16</w:t>
        </w:r>
      </w:ins>
      <w:ins w:id="349" w:author="cmcc-zsw" w:date="2024-05-08T23:21:47Z">
        <w:r>
          <w:rPr>
            <w:rFonts w:hint="eastAsia" w:eastAsia="宋体"/>
            <w:lang w:val="en-US" w:eastAsia="zh-CN"/>
          </w:rPr>
          <w:t>.5.3</w:t>
        </w:r>
      </w:ins>
      <w:ins w:id="350" w:author="cmcc-zsw" w:date="2024-05-08T23:21:48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7"/>
        <w:rPr>
          <w:ins w:id="351" w:author="cmcc-zsw" w:date="2024-05-08T23:05:53Z"/>
          <w:rFonts w:hint="default"/>
          <w:lang w:val="en-US"/>
        </w:rPr>
      </w:pPr>
      <w:ins w:id="352" w:author="cmcc-zsw" w:date="2024-05-08T23:22:41Z">
        <w:r>
          <w:rPr>
            <w:rFonts w:hint="eastAsia" w:eastAsia="宋体"/>
            <w:lang w:val="en-US" w:eastAsia="zh-CN"/>
          </w:rPr>
          <w:t>3</w:t>
        </w:r>
      </w:ins>
      <w:ins w:id="353" w:author="cmcc-zsw" w:date="2024-05-08T23:05:53Z">
        <w:r>
          <w:rPr/>
          <w:t>.</w:t>
        </w:r>
      </w:ins>
      <w:ins w:id="354" w:author="cmcc-zsw" w:date="2024-05-08T23:05:53Z">
        <w:r>
          <w:rPr/>
          <w:tab/>
        </w:r>
      </w:ins>
      <w:ins w:id="355" w:author="cmcc-zsw" w:date="2024-05-08T23:22:48Z">
        <w:r>
          <w:rPr>
            <w:rFonts w:hint="eastAsia" w:eastAsia="宋体"/>
            <w:lang w:val="en-US" w:eastAsia="zh-CN"/>
          </w:rPr>
          <w:t xml:space="preserve">The XRApp server </w:t>
        </w:r>
      </w:ins>
      <w:ins w:id="356" w:author="cmcc-zsw" w:date="2024-05-08T23:22:50Z">
        <w:r>
          <w:rPr>
            <w:rFonts w:hint="eastAsia" w:eastAsia="宋体"/>
            <w:lang w:val="en-US" w:eastAsia="zh-CN"/>
          </w:rPr>
          <w:t>send</w:t>
        </w:r>
      </w:ins>
      <w:ins w:id="357" w:author="cmcc-zsw" w:date="2024-05-08T23:22:51Z">
        <w:r>
          <w:rPr>
            <w:rFonts w:hint="eastAsia" w:eastAsia="宋体"/>
            <w:lang w:val="en-US" w:eastAsia="zh-CN"/>
          </w:rPr>
          <w:t>s t</w:t>
        </w:r>
      </w:ins>
      <w:ins w:id="358" w:author="cmcc-zsw" w:date="2024-05-08T23:22:52Z">
        <w:r>
          <w:rPr>
            <w:rFonts w:hint="eastAsia" w:eastAsia="宋体"/>
            <w:lang w:val="en-US" w:eastAsia="zh-CN"/>
          </w:rPr>
          <w:t xml:space="preserve">he </w:t>
        </w:r>
      </w:ins>
      <w:ins w:id="359" w:author="cmcc-zsw" w:date="2024-05-08T23:22:59Z">
        <w:r>
          <w:rPr>
            <w:rFonts w:hint="eastAsia" w:eastAsia="宋体"/>
            <w:lang w:val="en-US" w:eastAsia="zh-CN"/>
          </w:rPr>
          <w:t>differentiated XR service</w:t>
        </w:r>
      </w:ins>
      <w:ins w:id="360" w:author="cmcc-zsw" w:date="2024-05-08T23:23:05Z">
        <w:r>
          <w:rPr>
            <w:rFonts w:hint="eastAsia" w:eastAsia="宋体"/>
            <w:lang w:val="en-US" w:eastAsia="zh-CN"/>
          </w:rPr>
          <w:t xml:space="preserve"> resp</w:t>
        </w:r>
      </w:ins>
      <w:ins w:id="361" w:author="cmcc-zsw" w:date="2024-05-08T23:23:06Z">
        <w:r>
          <w:rPr>
            <w:rFonts w:hint="eastAsia" w:eastAsia="宋体"/>
            <w:lang w:val="en-US" w:eastAsia="zh-CN"/>
          </w:rPr>
          <w:t xml:space="preserve">onse </w:t>
        </w:r>
      </w:ins>
      <w:ins w:id="362" w:author="cmcc-zsw" w:date="2024-05-08T23:23:08Z">
        <w:r>
          <w:rPr>
            <w:rFonts w:hint="eastAsia" w:eastAsia="宋体"/>
            <w:lang w:val="en-US" w:eastAsia="zh-CN"/>
          </w:rPr>
          <w:t xml:space="preserve">to the </w:t>
        </w:r>
      </w:ins>
      <w:ins w:id="363" w:author="cmcc-zsw" w:date="2024-05-08T23:23:09Z">
        <w:r>
          <w:rPr>
            <w:rFonts w:hint="eastAsia" w:eastAsia="宋体"/>
            <w:lang w:val="en-US" w:eastAsia="zh-CN"/>
          </w:rPr>
          <w:t xml:space="preserve">VAL </w:t>
        </w:r>
      </w:ins>
      <w:ins w:id="364" w:author="cmcc-zsw" w:date="2024-05-08T23:23:10Z">
        <w:r>
          <w:rPr>
            <w:rFonts w:hint="eastAsia" w:eastAsia="宋体"/>
            <w:lang w:val="en-US" w:eastAsia="zh-CN"/>
          </w:rPr>
          <w:t>ser</w:t>
        </w:r>
      </w:ins>
      <w:ins w:id="365" w:author="cmcc-zsw" w:date="2024-05-08T23:23:11Z">
        <w:r>
          <w:rPr>
            <w:rFonts w:hint="eastAsia" w:eastAsia="宋体"/>
            <w:lang w:val="en-US" w:eastAsia="zh-CN"/>
          </w:rPr>
          <w:t>ver in</w:t>
        </w:r>
      </w:ins>
      <w:ins w:id="366" w:author="cmcc-zsw" w:date="2024-05-08T23:23:12Z">
        <w:r>
          <w:rPr>
            <w:rFonts w:hint="eastAsia" w:eastAsia="宋体"/>
            <w:lang w:val="en-US" w:eastAsia="zh-CN"/>
          </w:rPr>
          <w:t>dica</w:t>
        </w:r>
      </w:ins>
      <w:ins w:id="367" w:author="cmcc-zsw" w:date="2024-05-08T23:23:13Z">
        <w:r>
          <w:rPr>
            <w:rFonts w:hint="eastAsia" w:eastAsia="宋体"/>
            <w:lang w:val="en-US" w:eastAsia="zh-CN"/>
          </w:rPr>
          <w:t xml:space="preserve">ting </w:t>
        </w:r>
      </w:ins>
      <w:ins w:id="368" w:author="cmcc-zsw" w:date="2024-05-08T23:23:15Z">
        <w:r>
          <w:rPr>
            <w:rFonts w:hint="eastAsia" w:eastAsia="宋体"/>
            <w:lang w:val="en-US" w:eastAsia="zh-CN"/>
          </w:rPr>
          <w:t>the</w:t>
        </w:r>
      </w:ins>
      <w:ins w:id="369" w:author="cmcc-zsw" w:date="2024-05-08T23:23:40Z">
        <w:r>
          <w:rPr>
            <w:rFonts w:hint="eastAsia" w:eastAsia="宋体"/>
            <w:lang w:val="en-US" w:eastAsia="zh-CN"/>
          </w:rPr>
          <w:t xml:space="preserve"> r</w:t>
        </w:r>
      </w:ins>
      <w:ins w:id="370" w:author="cmcc-zsw" w:date="2024-05-08T23:23:41Z">
        <w:r>
          <w:rPr>
            <w:rFonts w:hint="eastAsia" w:eastAsia="宋体"/>
            <w:lang w:val="en-US" w:eastAsia="zh-CN"/>
          </w:rPr>
          <w:t>esul</w:t>
        </w:r>
      </w:ins>
      <w:ins w:id="371" w:author="cmcc-zsw" w:date="2024-05-08T23:23:42Z">
        <w:r>
          <w:rPr>
            <w:rFonts w:hint="eastAsia" w:eastAsia="宋体"/>
            <w:lang w:val="en-US" w:eastAsia="zh-CN"/>
          </w:rPr>
          <w:t xml:space="preserve">t of </w:t>
        </w:r>
      </w:ins>
      <w:ins w:id="372" w:author="cmcc-zsw" w:date="2024-05-08T23:23:43Z">
        <w:r>
          <w:rPr>
            <w:rFonts w:hint="eastAsia" w:eastAsia="宋体"/>
            <w:lang w:val="en-US" w:eastAsia="zh-CN"/>
          </w:rPr>
          <w:t>t</w:t>
        </w:r>
      </w:ins>
      <w:ins w:id="373" w:author="cmcc-zsw" w:date="2024-05-08T23:23:44Z">
        <w:r>
          <w:rPr>
            <w:rFonts w:hint="eastAsia" w:eastAsia="宋体"/>
            <w:lang w:val="en-US" w:eastAsia="zh-CN"/>
          </w:rPr>
          <w:t>he</w:t>
        </w:r>
      </w:ins>
      <w:ins w:id="374" w:author="cmcc-zsw" w:date="2024-05-08T23:23:16Z">
        <w:r>
          <w:rPr>
            <w:rFonts w:hint="eastAsia" w:eastAsia="宋体"/>
            <w:lang w:val="en-US" w:eastAsia="zh-CN"/>
          </w:rPr>
          <w:t xml:space="preserve"> re</w:t>
        </w:r>
      </w:ins>
      <w:ins w:id="375" w:author="cmcc-zsw" w:date="2024-05-08T23:23:17Z">
        <w:r>
          <w:rPr>
            <w:rFonts w:hint="eastAsia" w:eastAsia="宋体"/>
            <w:lang w:val="en-US" w:eastAsia="zh-CN"/>
          </w:rPr>
          <w:t>quest</w:t>
        </w:r>
      </w:ins>
      <w:ins w:id="376" w:author="cmcc-zsw" w:date="2024-05-08T23:23:46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377" w:author="cmcc-zsw" w:date="2024-05-08T23:05:28Z"/>
        </w:rPr>
      </w:pPr>
    </w:p>
    <w:p>
      <w:pPr>
        <w:pStyle w:val="76"/>
        <w:rPr>
          <w:del w:id="378" w:author="cmcc-zsw" w:date="2024-05-08T23:23:50Z"/>
          <w:lang w:eastAsia="zh-CN"/>
        </w:rPr>
      </w:pPr>
      <w:del w:id="379" w:author="cmcc-zsw" w:date="2024-05-08T23:23:50Z">
        <w:r>
          <w:rPr/>
          <w:delText>Editor's Note:</w:delText>
        </w:r>
      </w:del>
      <w:del w:id="380" w:author="cmcc-zsw" w:date="2024-05-08T23:23:50Z">
        <w:r>
          <w:rPr/>
          <w:tab/>
        </w:r>
      </w:del>
      <w:del w:id="381" w:author="cmcc-zsw" w:date="2024-05-08T23:23:50Z">
        <w:r>
          <w:rPr/>
          <w:delText>This clause will describe the solution.</w:delText>
        </w:r>
      </w:del>
      <w:del w:id="382" w:author="cmcc-zsw" w:date="2024-05-08T23:23:50Z">
        <w:r>
          <w:rPr>
            <w:rFonts w:hint="eastAsia"/>
            <w:lang w:eastAsia="zh-CN"/>
          </w:rPr>
          <w:delText xml:space="preserve"> Each solution should </w:delText>
        </w:r>
      </w:del>
      <w:del w:id="383" w:author="cmcc-zsw" w:date="2024-05-08T23:23:50Z">
        <w:r>
          <w:rPr>
            <w:lang w:eastAsia="zh-CN"/>
          </w:rPr>
          <w:delText>clearly describe which of the key issues it covers and how.</w:delText>
        </w:r>
      </w:del>
    </w:p>
    <w:p>
      <w:pPr>
        <w:pStyle w:val="4"/>
      </w:pPr>
      <w:bookmarkStart w:id="25" w:name="_Toc78314761"/>
      <w:bookmarkStart w:id="26" w:name="_Toc13813"/>
      <w:bookmarkStart w:id="27" w:name="_Toc6574"/>
      <w:bookmarkStart w:id="28" w:name="_Toc14263"/>
      <w:bookmarkStart w:id="29" w:name="_Toc30385"/>
      <w:bookmarkStart w:id="30" w:name="_Toc5043"/>
      <w:bookmarkStart w:id="31" w:name="_Toc19733"/>
      <w:bookmarkStart w:id="32" w:name="_Toc146875957"/>
      <w:bookmarkStart w:id="33" w:name="_Toc532993748"/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76"/>
        <w:rPr>
          <w:lang w:eastAsia="zh-CN"/>
        </w:rPr>
      </w:pPr>
      <w:r>
        <w:rPr>
          <w:lang w:val="en-US"/>
        </w:rPr>
        <w:t>Editor's note:</w:t>
      </w:r>
      <w:r>
        <w:rPr>
          <w:lang w:eastAsia="ja-JP"/>
        </w:rPr>
        <w:tab/>
      </w:r>
      <w:r>
        <w:rPr>
          <w:lang w:eastAsia="ja-JP"/>
        </w:rPr>
        <w:t>This clause provides an evaluation of the solution.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evaluat</w:t>
      </w:r>
      <w:r>
        <w:rPr>
          <w:rFonts w:hint="eastAsia"/>
          <w:lang w:eastAsia="zh-CN"/>
        </w:rPr>
        <w:t>ion should include the descriptions of the impacts to existing architectures.</w:t>
      </w: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FC2A1A"/>
    <w:multiLevelType w:val="singleLevel"/>
    <w:tmpl w:val="EAFC2A1A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F7199EB4"/>
    <w:multiLevelType w:val="singleLevel"/>
    <w:tmpl w:val="F7199EB4"/>
    <w:lvl w:ilvl="0" w:tentative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orteur">
    <w15:presenceInfo w15:providerId="None" w15:userId="Rapporteur"/>
  </w15:person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3E3140D"/>
    <w:rsid w:val="05D35C1C"/>
    <w:rsid w:val="0647674E"/>
    <w:rsid w:val="07EF76DB"/>
    <w:rsid w:val="08F82DA5"/>
    <w:rsid w:val="0A50135E"/>
    <w:rsid w:val="1017657C"/>
    <w:rsid w:val="15637BA6"/>
    <w:rsid w:val="1BAA12C3"/>
    <w:rsid w:val="1E48429B"/>
    <w:rsid w:val="201B79AB"/>
    <w:rsid w:val="211A6985"/>
    <w:rsid w:val="217A4BBD"/>
    <w:rsid w:val="23585376"/>
    <w:rsid w:val="24F722C2"/>
    <w:rsid w:val="251A07CE"/>
    <w:rsid w:val="25675F3E"/>
    <w:rsid w:val="25800529"/>
    <w:rsid w:val="29E06DEE"/>
    <w:rsid w:val="2D7C08C6"/>
    <w:rsid w:val="2EDE63DF"/>
    <w:rsid w:val="30470371"/>
    <w:rsid w:val="3575414F"/>
    <w:rsid w:val="36FC6B84"/>
    <w:rsid w:val="377E4518"/>
    <w:rsid w:val="37BD1A7F"/>
    <w:rsid w:val="3854409A"/>
    <w:rsid w:val="38B940E0"/>
    <w:rsid w:val="3C2B3733"/>
    <w:rsid w:val="3EBD3D46"/>
    <w:rsid w:val="3F824185"/>
    <w:rsid w:val="40933FB8"/>
    <w:rsid w:val="411C50C7"/>
    <w:rsid w:val="446F214A"/>
    <w:rsid w:val="46DC584E"/>
    <w:rsid w:val="4A8101F4"/>
    <w:rsid w:val="503A04B2"/>
    <w:rsid w:val="530E2F15"/>
    <w:rsid w:val="53D86A00"/>
    <w:rsid w:val="55927066"/>
    <w:rsid w:val="589E4C71"/>
    <w:rsid w:val="58E85457"/>
    <w:rsid w:val="5A29532D"/>
    <w:rsid w:val="5A68523B"/>
    <w:rsid w:val="603B0BC6"/>
    <w:rsid w:val="61AE40C6"/>
    <w:rsid w:val="62111CEF"/>
    <w:rsid w:val="64947310"/>
    <w:rsid w:val="681064FA"/>
    <w:rsid w:val="6972190C"/>
    <w:rsid w:val="6F0F50F8"/>
    <w:rsid w:val="740F22F0"/>
    <w:rsid w:val="744576A5"/>
    <w:rsid w:val="7642696A"/>
    <w:rsid w:val="765156D0"/>
    <w:rsid w:val="788E4E21"/>
    <w:rsid w:val="78BA6D25"/>
    <w:rsid w:val="794850E4"/>
    <w:rsid w:val="79B67719"/>
    <w:rsid w:val="7A4E611A"/>
    <w:rsid w:val="7A590F68"/>
    <w:rsid w:val="7BA16077"/>
    <w:rsid w:val="7C630EA1"/>
    <w:rsid w:val="7CA7512C"/>
    <w:rsid w:val="7CBF2EC4"/>
    <w:rsid w:val="7D16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5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F Char"/>
    <w:link w:val="5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622</Characters>
  <Lines>1</Lines>
  <Paragraphs>1</Paragraphs>
  <TotalTime>41</TotalTime>
  <ScaleCrop>false</ScaleCrop>
  <LinksUpToDate>false</LinksUpToDate>
  <CharactersWithSpaces>729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cmcc-zsw</cp:lastModifiedBy>
  <cp:lastPrinted>2411-12-31T23:00:00Z</cp:lastPrinted>
  <dcterms:modified xsi:type="dcterms:W3CDTF">2024-05-13T12:04:32Z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BC41CCCF0DF04CDCA2400F9831D2748C</vt:lpwstr>
  </property>
</Properties>
</file>